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C8F9E" w14:textId="6E651129" w:rsidR="001417B3" w:rsidRDefault="001417B3" w:rsidP="001417B3">
      <w:pPr>
        <w:pStyle w:val="Heading1"/>
      </w:pPr>
      <w:r>
        <w:t>READING</w:t>
      </w:r>
    </w:p>
    <w:p w14:paraId="4992C57A" w14:textId="74543FC0" w:rsidR="00DD24B1" w:rsidRDefault="00DD24B1" w:rsidP="00DD24B1">
      <w:pPr>
        <w:pStyle w:val="Rubric"/>
        <w:sectPr w:rsidR="00DD24B1" w:rsidSect="00DD24B1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D87767">
        <w:t>1</w:t>
      </w:r>
      <w:r w:rsidRPr="00D87767">
        <w:tab/>
        <w:t xml:space="preserve">Read Laura’s </w:t>
      </w:r>
      <w:r w:rsidR="00CB1398">
        <w:t>travel</w:t>
      </w:r>
      <w:r w:rsidR="00CB1398" w:rsidRPr="00D87767">
        <w:t xml:space="preserve"> </w:t>
      </w:r>
      <w:r w:rsidRPr="00D87767">
        <w:t xml:space="preserve">blog post. Put the things she talks about in the correct order (1–8). </w:t>
      </w:r>
    </w:p>
    <w:p w14:paraId="1EAEA84C" w14:textId="77777777" w:rsidR="00273CD8" w:rsidRDefault="00DD24B1" w:rsidP="00DD24B1">
      <w:pPr>
        <w:pStyle w:val="readingtext"/>
        <w:rPr>
          <w:rFonts w:ascii="Trebuchet MS" w:hAnsi="Trebuchet MS"/>
          <w:lang w:val="en-US"/>
        </w:rPr>
      </w:pPr>
      <w:r w:rsidRPr="00615D15">
        <w:rPr>
          <w:rFonts w:ascii="Trebuchet MS" w:hAnsi="Trebuchet MS"/>
          <w:lang w:val="en-US"/>
        </w:rPr>
        <w:t xml:space="preserve">I’m sorry that I didn’t write any new blog posts last month. Let me tell you why! </w:t>
      </w:r>
    </w:p>
    <w:p w14:paraId="2D7B3052" w14:textId="7AE087E7" w:rsidR="00273CD8" w:rsidRDefault="00DD24B1" w:rsidP="00DD24B1">
      <w:pPr>
        <w:pStyle w:val="readingtext"/>
        <w:rPr>
          <w:rFonts w:ascii="Trebuchet MS" w:hAnsi="Trebuchet MS"/>
          <w:lang w:val="en-US"/>
        </w:rPr>
      </w:pPr>
      <w:r w:rsidRPr="00615D15">
        <w:rPr>
          <w:rFonts w:ascii="Trebuchet MS" w:hAnsi="Trebuchet MS"/>
          <w:lang w:val="en-US"/>
        </w:rPr>
        <w:t xml:space="preserve">My parents enjoy strange </w:t>
      </w:r>
      <w:r w:rsidR="00CB1398">
        <w:rPr>
          <w:rFonts w:ascii="Trebuchet MS" w:hAnsi="Trebuchet MS"/>
          <w:lang w:val="en-US"/>
        </w:rPr>
        <w:t>trips</w:t>
      </w:r>
      <w:r w:rsidRPr="00615D15">
        <w:rPr>
          <w:rFonts w:ascii="Trebuchet MS" w:hAnsi="Trebuchet MS"/>
          <w:lang w:val="en-US"/>
        </w:rPr>
        <w:t xml:space="preserve"> </w:t>
      </w:r>
      <w:r w:rsidR="00405B9C">
        <w:rPr>
          <w:rFonts w:ascii="Trebuchet MS" w:hAnsi="Trebuchet MS"/>
          <w:lang w:val="en-US"/>
        </w:rPr>
        <w:t>to</w:t>
      </w:r>
      <w:r w:rsidR="00405B9C" w:rsidRPr="00615D15">
        <w:rPr>
          <w:rFonts w:ascii="Trebuchet MS" w:hAnsi="Trebuchet MS"/>
          <w:lang w:val="en-US"/>
        </w:rPr>
        <w:t xml:space="preserve"> </w:t>
      </w:r>
      <w:r w:rsidRPr="00615D15">
        <w:rPr>
          <w:rFonts w:ascii="Trebuchet MS" w:hAnsi="Trebuchet MS"/>
          <w:lang w:val="en-US"/>
        </w:rPr>
        <w:t xml:space="preserve">weird places. Last week, we went on a very strange </w:t>
      </w:r>
      <w:r w:rsidR="00CB1398">
        <w:rPr>
          <w:rFonts w:ascii="Trebuchet MS" w:hAnsi="Trebuchet MS"/>
          <w:lang w:val="en-US"/>
        </w:rPr>
        <w:t>trip</w:t>
      </w:r>
      <w:r w:rsidR="00CB1398" w:rsidRPr="00615D15">
        <w:rPr>
          <w:rFonts w:ascii="Trebuchet MS" w:hAnsi="Trebuchet MS"/>
          <w:lang w:val="en-US"/>
        </w:rPr>
        <w:t xml:space="preserve"> </w:t>
      </w:r>
      <w:r w:rsidRPr="00615D15">
        <w:rPr>
          <w:rFonts w:ascii="Trebuchet MS" w:hAnsi="Trebuchet MS"/>
          <w:lang w:val="en-US"/>
        </w:rPr>
        <w:t xml:space="preserve">– in a forest! Yes, that’s right – a little house in the middle of a forest. </w:t>
      </w:r>
      <w:proofErr w:type="gramStart"/>
      <w:r w:rsidRPr="00615D15">
        <w:rPr>
          <w:rFonts w:ascii="Trebuchet MS" w:hAnsi="Trebuchet MS"/>
          <w:lang w:val="en-US"/>
        </w:rPr>
        <w:t>And,</w:t>
      </w:r>
      <w:proofErr w:type="gramEnd"/>
      <w:r w:rsidRPr="00615D15">
        <w:rPr>
          <w:rFonts w:ascii="Trebuchet MS" w:hAnsi="Trebuchet MS"/>
          <w:lang w:val="en-US"/>
        </w:rPr>
        <w:t xml:space="preserve"> the house was at the top of a tree! My parents told me about the idea three months ago. </w:t>
      </w:r>
      <w:r w:rsidR="001C4EE6">
        <w:rPr>
          <w:rFonts w:ascii="Trebuchet MS" w:hAnsi="Trebuchet MS"/>
          <w:lang w:val="en-US"/>
        </w:rPr>
        <w:br/>
      </w:r>
      <w:r w:rsidRPr="00615D15">
        <w:rPr>
          <w:rFonts w:ascii="Trebuchet MS" w:hAnsi="Trebuchet MS"/>
          <w:lang w:val="en-US"/>
        </w:rPr>
        <w:t xml:space="preserve">I didn’t really want to go. I wanted to go to the beach and have fun near the </w:t>
      </w:r>
      <w:r w:rsidR="00CB1398">
        <w:rPr>
          <w:rFonts w:ascii="Trebuchet MS" w:hAnsi="Trebuchet MS"/>
          <w:lang w:val="en-US"/>
        </w:rPr>
        <w:t>ocean</w:t>
      </w:r>
      <w:r w:rsidRPr="00615D15">
        <w:rPr>
          <w:rFonts w:ascii="Trebuchet MS" w:hAnsi="Trebuchet MS"/>
          <w:lang w:val="en-US"/>
        </w:rPr>
        <w:t xml:space="preserve">. </w:t>
      </w:r>
    </w:p>
    <w:p w14:paraId="69F982EB" w14:textId="52173A8A" w:rsidR="00273CD8" w:rsidRDefault="00DD24B1" w:rsidP="00DD24B1">
      <w:pPr>
        <w:pStyle w:val="readingtext"/>
        <w:rPr>
          <w:rFonts w:ascii="Trebuchet MS" w:hAnsi="Trebuchet MS"/>
          <w:lang w:val="en-US"/>
        </w:rPr>
      </w:pPr>
      <w:r w:rsidRPr="00615D15">
        <w:rPr>
          <w:rFonts w:ascii="Trebuchet MS" w:hAnsi="Trebuchet MS"/>
          <w:spacing w:val="-2"/>
          <w:lang w:val="en-US"/>
        </w:rPr>
        <w:t xml:space="preserve">We traveled a long way by car. Then, we walked for ages through the forest (with our bags!) to the tree house. It looked very small. We went up the stairs, and I looked for somewhere to charge my phone. But there wasn’t any electricity! Also, there wasn’t any water! There was a small bathroom, but it used rainwater. </w:t>
      </w:r>
      <w:r w:rsidRPr="00615D15">
        <w:rPr>
          <w:rFonts w:ascii="Trebuchet MS" w:hAnsi="Trebuchet MS"/>
          <w:lang w:val="en-US"/>
        </w:rPr>
        <w:t xml:space="preserve">My father was very happy. </w:t>
      </w:r>
      <w:r w:rsidR="00CB1398">
        <w:rPr>
          <w:rFonts w:ascii="Trebuchet MS" w:hAnsi="Trebuchet MS"/>
          <w:lang w:val="en-US"/>
        </w:rPr>
        <w:t>“</w:t>
      </w:r>
      <w:r w:rsidRPr="00615D15">
        <w:rPr>
          <w:rFonts w:ascii="Trebuchet MS" w:hAnsi="Trebuchet MS"/>
          <w:lang w:val="en-US"/>
        </w:rPr>
        <w:t>No internet, no emails!</w:t>
      </w:r>
      <w:r w:rsidR="00CB1398">
        <w:rPr>
          <w:rFonts w:ascii="Trebuchet MS" w:hAnsi="Trebuchet MS"/>
          <w:lang w:val="en-US"/>
        </w:rPr>
        <w:t>”</w:t>
      </w:r>
      <w:r w:rsidRPr="00615D15">
        <w:rPr>
          <w:rFonts w:ascii="Trebuchet MS" w:hAnsi="Trebuchet MS"/>
          <w:lang w:val="en-US"/>
        </w:rPr>
        <w:t xml:space="preserve"> he said. </w:t>
      </w:r>
      <w:r w:rsidR="00CB1398">
        <w:rPr>
          <w:rFonts w:ascii="Trebuchet MS" w:hAnsi="Trebuchet MS"/>
          <w:lang w:val="en-US"/>
        </w:rPr>
        <w:t>“</w:t>
      </w:r>
      <w:r w:rsidRPr="00615D15">
        <w:rPr>
          <w:rFonts w:ascii="Trebuchet MS" w:hAnsi="Trebuchet MS"/>
          <w:lang w:val="en-US"/>
        </w:rPr>
        <w:t>Thanks, Dad,</w:t>
      </w:r>
      <w:r w:rsidR="00CB1398">
        <w:rPr>
          <w:rFonts w:ascii="Trebuchet MS" w:hAnsi="Trebuchet MS"/>
          <w:lang w:val="en-US"/>
        </w:rPr>
        <w:t>”</w:t>
      </w:r>
      <w:r w:rsidRPr="00615D15">
        <w:rPr>
          <w:rFonts w:ascii="Trebuchet MS" w:hAnsi="Trebuchet MS"/>
          <w:lang w:val="en-US"/>
        </w:rPr>
        <w:t xml:space="preserve"> I thought. </w:t>
      </w:r>
      <w:r w:rsidR="00CB1398">
        <w:rPr>
          <w:rFonts w:ascii="Trebuchet MS" w:hAnsi="Trebuchet MS"/>
          <w:lang w:val="en-US"/>
        </w:rPr>
        <w:t>“</w:t>
      </w:r>
      <w:r w:rsidRPr="00615D15">
        <w:rPr>
          <w:rFonts w:ascii="Trebuchet MS" w:hAnsi="Trebuchet MS"/>
          <w:lang w:val="en-US"/>
        </w:rPr>
        <w:t>This is really annoying.</w:t>
      </w:r>
      <w:r w:rsidR="00CB1398">
        <w:rPr>
          <w:rFonts w:ascii="Trebuchet MS" w:hAnsi="Trebuchet MS"/>
          <w:lang w:val="en-US"/>
        </w:rPr>
        <w:t>”</w:t>
      </w:r>
    </w:p>
    <w:p w14:paraId="24205600" w14:textId="0D4EB1E4" w:rsidR="00273CD8" w:rsidRDefault="00DD24B1" w:rsidP="00DD24B1">
      <w:pPr>
        <w:pStyle w:val="readingtext"/>
        <w:rPr>
          <w:rFonts w:ascii="Trebuchet MS" w:hAnsi="Trebuchet MS"/>
          <w:lang w:val="en-US"/>
        </w:rPr>
      </w:pPr>
      <w:r w:rsidRPr="00615D15">
        <w:rPr>
          <w:rFonts w:ascii="Trebuchet MS" w:hAnsi="Trebuchet MS"/>
          <w:lang w:val="en-US"/>
        </w:rPr>
        <w:t xml:space="preserve">But I was wrong. After one week, the little tree house was like my home. I liked being near the trees and listening to the sound of birds every day. I loved looking at the stars. It was amazing. I </w:t>
      </w:r>
      <w:r w:rsidR="00CD71BB">
        <w:rPr>
          <w:rFonts w:ascii="Trebuchet MS" w:hAnsi="Trebuchet MS"/>
          <w:lang w:val="en-US"/>
        </w:rPr>
        <w:t>ca</w:t>
      </w:r>
      <w:r w:rsidR="00CD71BB" w:rsidRPr="00615D15">
        <w:rPr>
          <w:rFonts w:ascii="Trebuchet MS" w:hAnsi="Trebuchet MS"/>
          <w:lang w:val="en-US"/>
        </w:rPr>
        <w:t xml:space="preserve">n’t </w:t>
      </w:r>
      <w:r w:rsidRPr="00615D15">
        <w:rPr>
          <w:rFonts w:ascii="Trebuchet MS" w:hAnsi="Trebuchet MS"/>
          <w:lang w:val="en-US"/>
        </w:rPr>
        <w:t xml:space="preserve">see </w:t>
      </w:r>
      <w:r w:rsidR="00CD71BB">
        <w:rPr>
          <w:rFonts w:ascii="Trebuchet MS" w:hAnsi="Trebuchet MS"/>
          <w:lang w:val="en-US"/>
        </w:rPr>
        <w:t xml:space="preserve">the </w:t>
      </w:r>
      <w:r w:rsidRPr="00615D15">
        <w:rPr>
          <w:rFonts w:ascii="Trebuchet MS" w:hAnsi="Trebuchet MS"/>
          <w:lang w:val="en-US"/>
        </w:rPr>
        <w:t>stars in the city.</w:t>
      </w:r>
    </w:p>
    <w:p w14:paraId="079015AB" w14:textId="1F0B2529" w:rsidR="00DD24B1" w:rsidRPr="00615D15" w:rsidRDefault="00DD24B1" w:rsidP="00DD24B1">
      <w:pPr>
        <w:pStyle w:val="readingtext"/>
        <w:rPr>
          <w:rFonts w:ascii="Trebuchet MS" w:hAnsi="Trebuchet MS"/>
          <w:lang w:val="en-US"/>
        </w:rPr>
      </w:pPr>
      <w:r w:rsidRPr="00615D15">
        <w:rPr>
          <w:rFonts w:ascii="Trebuchet MS" w:hAnsi="Trebuchet MS"/>
          <w:lang w:val="en-US"/>
        </w:rPr>
        <w:t xml:space="preserve">We arrived back home two days ago. It felt </w:t>
      </w:r>
      <w:proofErr w:type="gramStart"/>
      <w:r w:rsidRPr="00615D15">
        <w:rPr>
          <w:rFonts w:ascii="Trebuchet MS" w:hAnsi="Trebuchet MS"/>
          <w:lang w:val="en-US"/>
        </w:rPr>
        <w:t>really strange</w:t>
      </w:r>
      <w:proofErr w:type="gramEnd"/>
      <w:r w:rsidRPr="00615D15">
        <w:rPr>
          <w:rFonts w:ascii="Trebuchet MS" w:hAnsi="Trebuchet MS"/>
          <w:lang w:val="en-US"/>
        </w:rPr>
        <w:t xml:space="preserve">. I didn’t like all the cars and noise. Now, I’m really interested in nature and animals. I told my friends about my </w:t>
      </w:r>
      <w:r w:rsidR="00CB1398">
        <w:rPr>
          <w:rFonts w:ascii="Trebuchet MS" w:hAnsi="Trebuchet MS"/>
          <w:lang w:val="en-US"/>
        </w:rPr>
        <w:t>trip</w:t>
      </w:r>
      <w:r w:rsidRPr="00615D15">
        <w:rPr>
          <w:rFonts w:ascii="Trebuchet MS" w:hAnsi="Trebuchet MS"/>
          <w:lang w:val="en-US"/>
        </w:rPr>
        <w:t>. Now they all really want to go to a tree house!</w:t>
      </w:r>
    </w:p>
    <w:p w14:paraId="3D9C0887" w14:textId="77777777" w:rsidR="00170FCC" w:rsidRDefault="00DD24B1" w:rsidP="00170FCC">
      <w:pPr>
        <w:pStyle w:val="questions"/>
        <w:ind w:left="0" w:firstLine="0"/>
      </w:pPr>
      <w:r>
        <w:br w:type="column"/>
      </w:r>
    </w:p>
    <w:p w14:paraId="260000DB" w14:textId="77777777" w:rsidR="00DD24B1" w:rsidRPr="008C3F94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8C3F94"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Pr="008C3F94">
        <w:tab/>
        <w:t xml:space="preserve">How they got there. </w:t>
      </w:r>
      <w:r w:rsidRPr="008C3F94">
        <w:tab/>
      </w:r>
    </w:p>
    <w:p w14:paraId="692D94EB" w14:textId="77777777" w:rsidR="00DD24B1" w:rsidRPr="008C3F94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8C3F94"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Pr="008C3F94">
        <w:tab/>
        <w:t>Where she went with her family.</w:t>
      </w:r>
      <w:r w:rsidRPr="008C3F94">
        <w:tab/>
      </w:r>
    </w:p>
    <w:p w14:paraId="14B6E087" w14:textId="77777777" w:rsidR="00DD24B1" w:rsidRPr="008C3F94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8C3F94"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Pr="008C3F94">
        <w:tab/>
        <w:t>How she felt about the house.</w:t>
      </w:r>
      <w:r w:rsidRPr="008C3F94">
        <w:tab/>
      </w:r>
    </w:p>
    <w:p w14:paraId="46D056C3" w14:textId="77777777" w:rsidR="00DD24B1" w:rsidRPr="008C3F94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8C3F94"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Pr="008C3F94">
        <w:tab/>
        <w:t>Where she wanted to go.</w:t>
      </w:r>
      <w:r w:rsidRPr="008C3F94">
        <w:tab/>
      </w:r>
    </w:p>
    <w:p w14:paraId="419D47C3" w14:textId="0C8C2CBC" w:rsidR="00DD24B1" w:rsidRPr="008C3F94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8C3F94"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Pr="008C3F94">
        <w:tab/>
        <w:t xml:space="preserve">How the </w:t>
      </w:r>
      <w:r w:rsidR="00CB1398">
        <w:t>trip</w:t>
      </w:r>
      <w:r w:rsidR="00CB1398" w:rsidRPr="008C3F94">
        <w:t xml:space="preserve"> </w:t>
      </w:r>
      <w:r w:rsidRPr="008C3F94">
        <w:t>changed her.</w:t>
      </w:r>
      <w:r w:rsidRPr="008C3F94">
        <w:tab/>
      </w:r>
    </w:p>
    <w:p w14:paraId="49D6E446" w14:textId="77777777" w:rsidR="00DD24B1" w:rsidRPr="008C3F94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8C3F94"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Pr="008C3F94">
        <w:tab/>
        <w:t>What it was like inside.</w:t>
      </w:r>
      <w:r w:rsidRPr="008C3F94">
        <w:tab/>
      </w:r>
    </w:p>
    <w:p w14:paraId="54002280" w14:textId="77777777" w:rsidR="00DD24B1" w:rsidRPr="008C3F94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8C3F94"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Pr="008C3F94">
        <w:tab/>
        <w:t>The reason why her father was happy.</w:t>
      </w:r>
    </w:p>
    <w:p w14:paraId="243876DF" w14:textId="5ED3A7E2" w:rsidR="00DD24B1" w:rsidRPr="008C3F94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8C3F94">
        <w:tab/>
      </w:r>
      <w:r w:rsidRPr="00625E5D">
        <w:rPr>
          <w:color w:val="FFFFFF" w:themeColor="background1"/>
          <w:bdr w:val="single" w:sz="8" w:space="0" w:color="auto"/>
        </w:rPr>
        <w:t>.</w:t>
      </w:r>
      <w:r w:rsidRPr="00106E5E">
        <w:rPr>
          <w:i/>
          <w:color w:val="404040"/>
          <w:bdr w:val="single" w:sz="8" w:space="0" w:color="auto"/>
        </w:rPr>
        <w:t>1</w:t>
      </w:r>
      <w:r w:rsidRPr="00625E5D">
        <w:rPr>
          <w:color w:val="FFFFFF" w:themeColor="background1"/>
          <w:bdr w:val="single" w:sz="8" w:space="0" w:color="auto"/>
        </w:rPr>
        <w:t>.</w:t>
      </w:r>
      <w:r w:rsidRPr="008C3F94">
        <w:tab/>
        <w:t xml:space="preserve">The types of </w:t>
      </w:r>
      <w:r w:rsidR="00CB1398">
        <w:t>trip</w:t>
      </w:r>
      <w:r w:rsidR="003A135C">
        <w:t>s</w:t>
      </w:r>
      <w:r w:rsidR="00CB1398" w:rsidRPr="008C3F94">
        <w:t xml:space="preserve"> </w:t>
      </w:r>
      <w:r w:rsidRPr="008C3F94">
        <w:t>her parents enjoy.</w:t>
      </w:r>
      <w:r w:rsidRPr="008C3F94">
        <w:tab/>
      </w:r>
    </w:p>
    <w:p w14:paraId="253511D8" w14:textId="77777777" w:rsidR="00DD24B1" w:rsidRDefault="00DD24B1" w:rsidP="00DD24B1"/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DD24B1" w14:paraId="18741BFC" w14:textId="77777777" w:rsidTr="005A57FA">
        <w:tc>
          <w:tcPr>
            <w:tcW w:w="476" w:type="dxa"/>
          </w:tcPr>
          <w:p w14:paraId="7FFA5438" w14:textId="77777777" w:rsidR="00DD24B1" w:rsidRDefault="00DD24B1" w:rsidP="005A57FA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417DF6DC" w14:textId="77777777" w:rsidR="00DD24B1" w:rsidRPr="0057318B" w:rsidRDefault="00DD24B1" w:rsidP="00DD24B1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39623FA8" w14:textId="77777777" w:rsidR="00DD24B1" w:rsidRDefault="00DD24B1" w:rsidP="00170FCC">
      <w:pPr>
        <w:pStyle w:val="questions"/>
        <w:ind w:left="0" w:firstLine="0"/>
        <w:sectPr w:rsidR="00DD24B1" w:rsidSect="001C4EE6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0930D0D9" w14:textId="77777777" w:rsidR="00DD24B1" w:rsidRDefault="00DD24B1" w:rsidP="00170FCC">
      <w:pPr>
        <w:pStyle w:val="questions"/>
        <w:ind w:left="0" w:firstLine="0"/>
      </w:pPr>
    </w:p>
    <w:p w14:paraId="30C8CCE1" w14:textId="77777777" w:rsidR="00DD24B1" w:rsidRDefault="00DD24B1" w:rsidP="00DD24B1">
      <w:pPr>
        <w:pStyle w:val="Rubric"/>
      </w:pPr>
      <w:r w:rsidRPr="00D87767">
        <w:t>2</w:t>
      </w:r>
      <w:r w:rsidRPr="00D87767">
        <w:tab/>
        <w:t>Read Laura’s blog post again. Complete the sentences with words from the box.</w:t>
      </w:r>
    </w:p>
    <w:p w14:paraId="2268A87C" w14:textId="77777777" w:rsidR="00DD24B1" w:rsidRPr="00D87767" w:rsidRDefault="00DD24B1" w:rsidP="00DD24B1">
      <w:pPr>
        <w:pStyle w:val="Subtitle"/>
        <w:ind w:firstLine="0"/>
        <w:jc w:val="left"/>
      </w:pPr>
      <w:r>
        <w:rPr>
          <w:lang w:val="en-US"/>
        </w:rPr>
        <w:t>annoyed | beach |</w:t>
      </w:r>
      <w:r w:rsidRPr="008C3F94">
        <w:rPr>
          <w:lang w:val="en-US"/>
        </w:rPr>
        <w:t xml:space="preserve"> electricity</w:t>
      </w:r>
      <w:r>
        <w:rPr>
          <w:lang w:val="en-US"/>
        </w:rPr>
        <w:t xml:space="preserve"> |</w:t>
      </w:r>
      <w:r w:rsidRPr="008C3F94">
        <w:rPr>
          <w:lang w:val="en-US"/>
        </w:rPr>
        <w:t xml:space="preserve"> foot</w:t>
      </w:r>
      <w:r>
        <w:rPr>
          <w:lang w:val="en-US"/>
        </w:rPr>
        <w:t xml:space="preserve"> |</w:t>
      </w:r>
      <w:r w:rsidRPr="008C3F94">
        <w:rPr>
          <w:lang w:val="en-US"/>
        </w:rPr>
        <w:t xml:space="preserve"> friends</w:t>
      </w:r>
      <w:r>
        <w:rPr>
          <w:lang w:val="en-US"/>
        </w:rPr>
        <w:t xml:space="preserve"> |</w:t>
      </w:r>
      <w:r w:rsidRPr="008C3F94">
        <w:rPr>
          <w:lang w:val="en-US"/>
        </w:rPr>
        <w:t xml:space="preserve"> </w:t>
      </w:r>
      <w:r w:rsidRPr="008C3F94">
        <w:rPr>
          <w:strike/>
          <w:lang w:val="en-US"/>
        </w:rPr>
        <w:t>month</w:t>
      </w:r>
      <w:r>
        <w:rPr>
          <w:lang w:val="en-US"/>
        </w:rPr>
        <w:t xml:space="preserve"> |</w:t>
      </w:r>
      <w:r w:rsidRPr="008C3F94">
        <w:rPr>
          <w:lang w:val="en-US"/>
        </w:rPr>
        <w:t xml:space="preserve"> noisy</w:t>
      </w:r>
      <w:r>
        <w:rPr>
          <w:lang w:val="en-US"/>
        </w:rPr>
        <w:t xml:space="preserve"> |</w:t>
      </w:r>
      <w:r w:rsidRPr="008C3F94">
        <w:rPr>
          <w:lang w:val="en-US"/>
        </w:rPr>
        <w:t xml:space="preserve"> stars</w:t>
      </w:r>
      <w:r>
        <w:rPr>
          <w:lang w:val="en-US"/>
        </w:rPr>
        <w:t xml:space="preserve"> |</w:t>
      </w:r>
      <w:r w:rsidRPr="008C3F94">
        <w:rPr>
          <w:lang w:val="en-US"/>
        </w:rPr>
        <w:t xml:space="preserve"> strange   </w:t>
      </w:r>
    </w:p>
    <w:p w14:paraId="2414613C" w14:textId="77777777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rFonts w:ascii="Hypatia Sans Pro Regular" w:hAnsi="Hypatia Sans Pro Regular" w:cs="Hypatia Sans Pro Regular"/>
          <w:lang w:val="en-US"/>
        </w:rPr>
        <w:t>L</w:t>
      </w:r>
      <w:r w:rsidRPr="008C3F94">
        <w:rPr>
          <w:lang w:val="en-US"/>
        </w:rPr>
        <w:t xml:space="preserve">aura’s last blog post was one </w:t>
      </w:r>
      <w:r w:rsidRPr="00106E5E">
        <w:rPr>
          <w:i/>
          <w:color w:val="404040"/>
          <w:u w:val="single"/>
        </w:rPr>
        <w:t>month</w:t>
      </w:r>
      <w:r w:rsidRPr="008C3F94">
        <w:rPr>
          <w:lang w:val="en-US"/>
        </w:rPr>
        <w:t xml:space="preserve"> ago. </w:t>
      </w:r>
    </w:p>
    <w:p w14:paraId="3CE2F983" w14:textId="77777777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lang w:val="en-US"/>
        </w:rPr>
        <w:t xml:space="preserve">Her parents often go to </w:t>
      </w:r>
      <w:r>
        <w:rPr>
          <w:lang w:val="en-US"/>
        </w:rPr>
        <w:t>_____________</w:t>
      </w:r>
      <w:r w:rsidRPr="008C3F94">
        <w:rPr>
          <w:lang w:val="en-US"/>
        </w:rPr>
        <w:t xml:space="preserve"> places.</w:t>
      </w:r>
    </w:p>
    <w:p w14:paraId="6A8AF1B3" w14:textId="21B171C8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lang w:val="en-US"/>
        </w:rPr>
        <w:t xml:space="preserve">Laura wanted to go to a place with a </w:t>
      </w:r>
      <w:r>
        <w:rPr>
          <w:lang w:val="en-US"/>
        </w:rPr>
        <w:t>____________</w:t>
      </w:r>
      <w:r w:rsidRPr="008C3F94">
        <w:rPr>
          <w:lang w:val="en-US"/>
        </w:rPr>
        <w:t>.</w:t>
      </w:r>
    </w:p>
    <w:p w14:paraId="6F675B6F" w14:textId="2F66C2B9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lang w:val="en-US"/>
        </w:rPr>
        <w:t xml:space="preserve">They got to the tree house by car and on </w:t>
      </w:r>
      <w:r>
        <w:rPr>
          <w:lang w:val="en-US"/>
        </w:rPr>
        <w:t>_________________</w:t>
      </w:r>
      <w:r w:rsidRPr="008C3F94">
        <w:rPr>
          <w:lang w:val="en-US"/>
        </w:rPr>
        <w:t>.</w:t>
      </w:r>
    </w:p>
    <w:p w14:paraId="6B2B9161" w14:textId="031572A8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lang w:val="en-US"/>
        </w:rPr>
        <w:t>There was no</w:t>
      </w:r>
      <w:r w:rsidR="00250E7C">
        <w:rPr>
          <w:lang w:val="en-US"/>
        </w:rPr>
        <w:t xml:space="preserve"> </w:t>
      </w:r>
      <w:r>
        <w:rPr>
          <w:lang w:val="en-US"/>
        </w:rPr>
        <w:t>___________________</w:t>
      </w:r>
      <w:r w:rsidRPr="008C3F94">
        <w:rPr>
          <w:lang w:val="en-US"/>
        </w:rPr>
        <w:t xml:space="preserve"> in the house.</w:t>
      </w:r>
    </w:p>
    <w:p w14:paraId="0175315A" w14:textId="77777777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lang w:val="en-US"/>
        </w:rPr>
        <w:t xml:space="preserve">At first, Laura was </w:t>
      </w:r>
      <w:r>
        <w:rPr>
          <w:lang w:val="en-US"/>
        </w:rPr>
        <w:t>__________________</w:t>
      </w:r>
      <w:r w:rsidRPr="008C3F94">
        <w:rPr>
          <w:lang w:val="en-US"/>
        </w:rPr>
        <w:t xml:space="preserve"> by the house.</w:t>
      </w:r>
    </w:p>
    <w:p w14:paraId="07F2E798" w14:textId="77777777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lang w:val="en-US"/>
        </w:rPr>
        <w:t>One thing Laura liked about the house was that she could see</w:t>
      </w:r>
      <w:r w:rsidR="00CD71BB">
        <w:rPr>
          <w:lang w:val="en-US"/>
        </w:rPr>
        <w:t xml:space="preserve"> the</w:t>
      </w:r>
      <w:r w:rsidRPr="008C3F94">
        <w:rPr>
          <w:lang w:val="en-US"/>
        </w:rPr>
        <w:t xml:space="preserve"> </w:t>
      </w:r>
      <w:r>
        <w:rPr>
          <w:lang w:val="en-US"/>
        </w:rPr>
        <w:t>___________________</w:t>
      </w:r>
      <w:r w:rsidRPr="008C3F94">
        <w:rPr>
          <w:lang w:val="en-US"/>
        </w:rPr>
        <w:t xml:space="preserve"> at night.</w:t>
      </w:r>
    </w:p>
    <w:p w14:paraId="0CAB77E8" w14:textId="14490E79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lang w:val="en-US"/>
        </w:rPr>
        <w:t xml:space="preserve">When Laura got home, she thought it was very </w:t>
      </w:r>
      <w:r>
        <w:rPr>
          <w:lang w:val="en-US"/>
        </w:rPr>
        <w:t>_____________________</w:t>
      </w:r>
      <w:r w:rsidRPr="008C3F94">
        <w:rPr>
          <w:lang w:val="en-US"/>
        </w:rPr>
        <w:t>.</w:t>
      </w:r>
    </w:p>
    <w:p w14:paraId="2923BB6A" w14:textId="51BCF493" w:rsidR="00DD24B1" w:rsidRPr="008C3F94" w:rsidRDefault="00DD24B1" w:rsidP="00C2173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C3F94">
        <w:rPr>
          <w:lang w:val="en-US"/>
        </w:rPr>
        <w:t xml:space="preserve">Laura talked about the tree house with her </w:t>
      </w:r>
      <w:r>
        <w:rPr>
          <w:lang w:val="en-US"/>
        </w:rPr>
        <w:t>______________________</w:t>
      </w:r>
      <w:r w:rsidRPr="008C3F94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right" w:tblpY="175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DD24B1" w14:paraId="325B78D9" w14:textId="77777777" w:rsidTr="00CA36BE">
        <w:trPr>
          <w:trHeight w:val="390"/>
        </w:trPr>
        <w:tc>
          <w:tcPr>
            <w:tcW w:w="425" w:type="dxa"/>
          </w:tcPr>
          <w:p w14:paraId="5AD98F36" w14:textId="77777777" w:rsidR="00DD24B1" w:rsidRDefault="00DD24B1" w:rsidP="00CA36BE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6757E790" w14:textId="77777777" w:rsidR="00DD24B1" w:rsidRPr="007C34DC" w:rsidRDefault="00DD24B1" w:rsidP="00CA36BE">
            <w:pPr>
              <w:ind w:left="0" w:firstLine="0"/>
              <w:rPr>
                <w:b/>
              </w:rPr>
            </w:pPr>
            <w:r w:rsidRPr="007C34DC">
              <w:rPr>
                <w:b/>
                <w:color w:val="FFFFFF" w:themeColor="background1"/>
              </w:rPr>
              <w:t>10</w:t>
            </w:r>
          </w:p>
        </w:tc>
      </w:tr>
    </w:tbl>
    <w:p w14:paraId="4DD14F3F" w14:textId="77777777" w:rsidR="00DD24B1" w:rsidRDefault="00DD24B1" w:rsidP="00DD24B1"/>
    <w:p w14:paraId="71D9F721" w14:textId="77777777" w:rsidR="00DD24B1" w:rsidRDefault="00DD24B1">
      <w:r>
        <w:br w:type="page"/>
      </w:r>
    </w:p>
    <w:p w14:paraId="51EAA59F" w14:textId="77777777" w:rsidR="00DD24B1" w:rsidRDefault="00DD24B1" w:rsidP="00DD24B1">
      <w:pPr>
        <w:pStyle w:val="Heading1"/>
      </w:pPr>
      <w:r>
        <w:lastRenderedPageBreak/>
        <w:t>LISTENING</w:t>
      </w:r>
    </w:p>
    <w:p w14:paraId="31E0AFB0" w14:textId="51455551" w:rsidR="00DD24B1" w:rsidRDefault="00DD24B1" w:rsidP="00DD24B1">
      <w:pPr>
        <w:pStyle w:val="Rubric"/>
        <w:sectPr w:rsidR="00DD24B1" w:rsidSect="00DD24B1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D87767">
        <w:t>3</w:t>
      </w:r>
      <w:r w:rsidRPr="00D87767">
        <w:tab/>
      </w:r>
      <w:r w:rsidR="008801B4">
        <w:rPr>
          <w:noProof/>
          <w:lang w:eastAsia="en-GB"/>
        </w:rPr>
        <w:drawing>
          <wp:inline distT="0" distB="0" distL="0" distR="0" wp14:anchorId="53BCF78B" wp14:editId="4B48F390">
            <wp:extent cx="171450" cy="104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01B4">
        <w:tab/>
      </w:r>
      <w:r w:rsidRPr="00D87767">
        <w:t>Listen to two teenagers talking. Match the parts of the sentences.</w:t>
      </w:r>
    </w:p>
    <w:p w14:paraId="13C0AE22" w14:textId="77777777" w:rsidR="00DD24B1" w:rsidRDefault="00DD24B1" w:rsidP="00C21731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Anna stayed with </w:t>
      </w:r>
      <w:r>
        <w:tab/>
      </w:r>
      <w:r>
        <w:rPr>
          <w:rFonts w:ascii="Hypatia Sans Pro Regular" w:hAnsi="Hypatia Sans Pro Regular" w:cs="Hypatia Sans Pro Regular"/>
        </w:rPr>
        <w:t xml:space="preserve"> </w:t>
      </w:r>
      <w:r>
        <w:rPr>
          <w:rFonts w:ascii="Hypatia Sans Pro Regular" w:hAnsi="Hypatia Sans Pro Regular" w:cs="Hypatia Sans Pro Regular"/>
        </w:rPr>
        <w:tab/>
      </w:r>
      <w:proofErr w:type="gramStart"/>
      <w:r>
        <w:rPr>
          <w:rFonts w:ascii="Hypatia Sans Pro Regular" w:hAnsi="Hypatia Sans Pro Regular" w:cs="Hypatia Sans Pro Regular"/>
        </w:rPr>
        <w:tab/>
      </w:r>
      <w:r w:rsidR="003B7401" w:rsidRPr="00625E5D">
        <w:rPr>
          <w:color w:val="FFFFFF" w:themeColor="background1"/>
          <w:bdr w:val="single" w:sz="8" w:space="0" w:color="auto"/>
        </w:rPr>
        <w:t>.</w:t>
      </w:r>
      <w:r w:rsidR="003B7401" w:rsidRPr="00106E5E">
        <w:rPr>
          <w:i/>
          <w:color w:val="404040"/>
          <w:bdr w:val="single" w:sz="8" w:space="0" w:color="auto"/>
        </w:rPr>
        <w:t>c</w:t>
      </w:r>
      <w:r w:rsidR="003B7401"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61E514DB" w14:textId="77777777" w:rsidR="00DD24B1" w:rsidRDefault="00DD24B1" w:rsidP="00C21731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She </w:t>
      </w:r>
      <w:proofErr w:type="gramStart"/>
      <w:r>
        <w:t xml:space="preserve">stayed  </w:t>
      </w:r>
      <w:r>
        <w:tab/>
      </w:r>
      <w:proofErr w:type="gramEnd"/>
      <w:r>
        <w:tab/>
      </w:r>
      <w:r>
        <w:tab/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2C5E12D7" w14:textId="77777777" w:rsidR="00DD24B1" w:rsidRDefault="00DD24B1" w:rsidP="00C21731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She thought the furniture was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>
        <w:tab/>
      </w:r>
    </w:p>
    <w:p w14:paraId="3005908F" w14:textId="77777777" w:rsidR="00DD24B1" w:rsidRDefault="00DD24B1" w:rsidP="00C21731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She would like to </w:t>
      </w:r>
      <w:r>
        <w:tab/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087783E" w14:textId="77777777" w:rsidR="00DD24B1" w:rsidRDefault="00DD24B1" w:rsidP="00C21731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Liam stayed </w:t>
      </w:r>
      <w:r>
        <w:tab/>
      </w:r>
      <w:r>
        <w:tab/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481CC880" w14:textId="77777777" w:rsidR="00DD24B1" w:rsidRDefault="00DD24B1" w:rsidP="00C21731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He didn’t stay </w:t>
      </w:r>
      <w:r>
        <w:tab/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344B882" w14:textId="77777777" w:rsidR="00DD24B1" w:rsidRDefault="00DD24B1" w:rsidP="00C21731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The weather </w:t>
      </w:r>
      <w:proofErr w:type="gramStart"/>
      <w:r>
        <w:t xml:space="preserve">was  </w:t>
      </w:r>
      <w:r>
        <w:tab/>
      </w:r>
      <w:proofErr w:type="gramEnd"/>
      <w:r>
        <w:tab/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4E671D2E" w14:textId="77777777" w:rsidR="00DD24B1" w:rsidRDefault="00DD24B1" w:rsidP="00C21731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He didn’t </w:t>
      </w:r>
      <w:r>
        <w:tab/>
      </w:r>
      <w:r>
        <w:tab/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pPr w:leftFromText="180" w:rightFromText="180" w:vertAnchor="text" w:horzAnchor="margin" w:tblpXSpec="right" w:tblpY="-28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DD24B1" w14:paraId="2F36F9F2" w14:textId="77777777" w:rsidTr="00DD24B1">
        <w:trPr>
          <w:trHeight w:val="390"/>
        </w:trPr>
        <w:tc>
          <w:tcPr>
            <w:tcW w:w="425" w:type="dxa"/>
          </w:tcPr>
          <w:p w14:paraId="64D75243" w14:textId="77777777" w:rsidR="00DD24B1" w:rsidRDefault="00DD24B1" w:rsidP="00DD24B1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337BCB67" w14:textId="77777777" w:rsidR="00DD24B1" w:rsidRPr="007C34DC" w:rsidRDefault="00DD24B1" w:rsidP="00DD24B1">
            <w:pPr>
              <w:ind w:left="0" w:firstLine="0"/>
              <w:rPr>
                <w:b/>
              </w:rPr>
            </w:pPr>
            <w:r w:rsidRPr="007C34DC">
              <w:rPr>
                <w:b/>
                <w:color w:val="FFFFFF" w:themeColor="background1"/>
              </w:rPr>
              <w:t>10</w:t>
            </w:r>
          </w:p>
        </w:tc>
      </w:tr>
    </w:tbl>
    <w:p w14:paraId="6B1F9659" w14:textId="77777777" w:rsidR="00DD24B1" w:rsidRPr="00BE01E2" w:rsidRDefault="00DD24B1" w:rsidP="00C2173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0" w:line="276" w:lineRule="auto"/>
        <w:ind w:left="284" w:hanging="284"/>
      </w:pPr>
      <w:r>
        <w:br w:type="column"/>
      </w:r>
      <w:r>
        <w:t>g</w:t>
      </w:r>
      <w:r w:rsidRPr="00BE01E2">
        <w:t>o back again.</w:t>
      </w:r>
    </w:p>
    <w:p w14:paraId="35D7C194" w14:textId="77777777" w:rsidR="00DD24B1" w:rsidRPr="00BE01E2" w:rsidRDefault="00DD24B1" w:rsidP="00C2173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</w:pPr>
      <w:r w:rsidRPr="00BE01E2">
        <w:t>bad.</w:t>
      </w:r>
    </w:p>
    <w:p w14:paraId="312A1E50" w14:textId="77777777" w:rsidR="00DD24B1" w:rsidRPr="00211893" w:rsidRDefault="00C671D1" w:rsidP="00C2173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</w:pPr>
      <w:r w:rsidRPr="00211893">
        <w:rPr>
          <w:strike/>
        </w:rPr>
        <w:t>an older person.</w:t>
      </w:r>
    </w:p>
    <w:p w14:paraId="37D9AAD8" w14:textId="77777777" w:rsidR="00DD24B1" w:rsidRPr="00BE01E2" w:rsidRDefault="00DD24B1" w:rsidP="00C2173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</w:pPr>
      <w:r w:rsidRPr="00BE01E2">
        <w:t>go out of the house.</w:t>
      </w:r>
    </w:p>
    <w:p w14:paraId="347BFAC2" w14:textId="77777777" w:rsidR="00DD24B1" w:rsidRPr="00BE01E2" w:rsidRDefault="00DD24B1" w:rsidP="00C2173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</w:pPr>
      <w:r w:rsidRPr="00BE01E2">
        <w:t>in a small place.</w:t>
      </w:r>
    </w:p>
    <w:p w14:paraId="134FB999" w14:textId="77777777" w:rsidR="00DD24B1" w:rsidRPr="00BE01E2" w:rsidRDefault="00DD24B1" w:rsidP="00C2173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</w:pPr>
      <w:r w:rsidRPr="00BE01E2">
        <w:t xml:space="preserve">in a town or city. </w:t>
      </w:r>
    </w:p>
    <w:p w14:paraId="748FE33E" w14:textId="77777777" w:rsidR="00DD24B1" w:rsidRPr="00BE01E2" w:rsidRDefault="00DD24B1" w:rsidP="00C2173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</w:pPr>
      <w:r w:rsidRPr="00BE01E2">
        <w:t>very old.</w:t>
      </w:r>
    </w:p>
    <w:p w14:paraId="4F0DB85C" w14:textId="77777777" w:rsidR="00DD24B1" w:rsidRDefault="00DD24B1" w:rsidP="00C2173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sectPr w:rsidR="00DD24B1" w:rsidSect="00DD24B1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  <w:r w:rsidRPr="00BE01E2">
        <w:t>in a beautiful house</w:t>
      </w:r>
      <w:r>
        <w:t xml:space="preserve">. </w:t>
      </w:r>
    </w:p>
    <w:p w14:paraId="5C667E8E" w14:textId="77777777" w:rsidR="00DD24B1" w:rsidRDefault="00DD24B1" w:rsidP="00DD24B1">
      <w:pPr>
        <w:pStyle w:val="questions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</w:pPr>
    </w:p>
    <w:p w14:paraId="712D5CF6" w14:textId="77777777" w:rsidR="00FD3864" w:rsidRDefault="00FD3864" w:rsidP="00DD24B1">
      <w:pPr>
        <w:pStyle w:val="Rubric"/>
      </w:pPr>
    </w:p>
    <w:p w14:paraId="63120552" w14:textId="77363814" w:rsidR="00DD24B1" w:rsidRPr="00D87767" w:rsidRDefault="00DD24B1" w:rsidP="00DD24B1">
      <w:pPr>
        <w:pStyle w:val="Rubric"/>
      </w:pPr>
      <w:r w:rsidRPr="00D87767">
        <w:t>4</w:t>
      </w:r>
      <w:r w:rsidRPr="00D87767">
        <w:tab/>
      </w:r>
      <w:r w:rsidR="008801B4">
        <w:rPr>
          <w:noProof/>
          <w:lang w:eastAsia="en-GB"/>
        </w:rPr>
        <w:drawing>
          <wp:inline distT="0" distB="0" distL="0" distR="0" wp14:anchorId="334AD3D2" wp14:editId="1C5C74A4">
            <wp:extent cx="171450" cy="104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01B4">
        <w:tab/>
      </w:r>
      <w:r w:rsidRPr="00D87767">
        <w:t xml:space="preserve">Listen again and choose the correct </w:t>
      </w:r>
      <w:r w:rsidR="00230DBB">
        <w:t>answer</w:t>
      </w:r>
      <w:r w:rsidR="00230DBB" w:rsidRPr="00D87767">
        <w:t>s</w:t>
      </w:r>
      <w:r w:rsidRPr="00D87767">
        <w:t>.</w:t>
      </w:r>
    </w:p>
    <w:p w14:paraId="4562FEAB" w14:textId="77777777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 xml:space="preserve">Anna stayed with her </w:t>
      </w:r>
      <w:r w:rsidRPr="00DD24B1">
        <w:rPr>
          <w:i/>
          <w:iCs/>
          <w:u w:val="single"/>
        </w:rPr>
        <w:t>grandmother</w:t>
      </w:r>
      <w:r w:rsidRPr="00BE01E2">
        <w:rPr>
          <w:iCs/>
        </w:rPr>
        <w:t xml:space="preserve"> / </w:t>
      </w:r>
      <w:r w:rsidRPr="00DD24B1">
        <w:rPr>
          <w:i/>
          <w:iCs/>
        </w:rPr>
        <w:t>parents</w:t>
      </w:r>
      <w:r w:rsidRPr="00DD24B1">
        <w:t>.</w:t>
      </w:r>
    </w:p>
    <w:p w14:paraId="01D0C4D6" w14:textId="557E78C9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 xml:space="preserve">The </w:t>
      </w:r>
      <w:r w:rsidR="0040015E">
        <w:t>apartment</w:t>
      </w:r>
      <w:r w:rsidR="0040015E" w:rsidRPr="00DD24B1">
        <w:t xml:space="preserve"> </w:t>
      </w:r>
      <w:r w:rsidRPr="00DD24B1">
        <w:t xml:space="preserve">had </w:t>
      </w:r>
      <w:r w:rsidRPr="00DD24B1">
        <w:rPr>
          <w:i/>
          <w:iCs/>
        </w:rPr>
        <w:t>four</w:t>
      </w:r>
      <w:r w:rsidRPr="00BE01E2">
        <w:rPr>
          <w:iCs/>
        </w:rPr>
        <w:t xml:space="preserve"> / </w:t>
      </w:r>
      <w:r w:rsidRPr="00DD24B1">
        <w:rPr>
          <w:i/>
          <w:iCs/>
        </w:rPr>
        <w:t>five</w:t>
      </w:r>
      <w:r w:rsidRPr="00DD24B1">
        <w:t xml:space="preserve"> rooms.</w:t>
      </w:r>
    </w:p>
    <w:p w14:paraId="411BE9A2" w14:textId="77777777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 xml:space="preserve">She spent a lot of time in her grandmother’s </w:t>
      </w:r>
      <w:r w:rsidRPr="00DD24B1">
        <w:rPr>
          <w:i/>
          <w:iCs/>
        </w:rPr>
        <w:t>wardrobe</w:t>
      </w:r>
      <w:r w:rsidRPr="00BE01E2">
        <w:rPr>
          <w:iCs/>
        </w:rPr>
        <w:t xml:space="preserve"> / </w:t>
      </w:r>
      <w:r w:rsidRPr="00DD24B1">
        <w:rPr>
          <w:i/>
          <w:iCs/>
        </w:rPr>
        <w:t>armchair</w:t>
      </w:r>
      <w:r w:rsidRPr="00DD24B1">
        <w:t>.</w:t>
      </w:r>
    </w:p>
    <w:p w14:paraId="66DEC5EA" w14:textId="77777777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 xml:space="preserve">She read </w:t>
      </w:r>
      <w:r w:rsidRPr="00DD24B1">
        <w:rPr>
          <w:i/>
          <w:iCs/>
        </w:rPr>
        <w:t>two</w:t>
      </w:r>
      <w:r w:rsidRPr="00BE01E2">
        <w:rPr>
          <w:iCs/>
        </w:rPr>
        <w:t xml:space="preserve"> / </w:t>
      </w:r>
      <w:r w:rsidRPr="00DD24B1">
        <w:rPr>
          <w:i/>
          <w:iCs/>
        </w:rPr>
        <w:t>three</w:t>
      </w:r>
      <w:r w:rsidRPr="00DD24B1">
        <w:t xml:space="preserve"> books.</w:t>
      </w:r>
    </w:p>
    <w:p w14:paraId="0B5B9F97" w14:textId="77777777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 xml:space="preserve">She took </w:t>
      </w:r>
      <w:r w:rsidRPr="00DD24B1">
        <w:rPr>
          <w:i/>
          <w:iCs/>
        </w:rPr>
        <w:t>four</w:t>
      </w:r>
      <w:r w:rsidRPr="00BE01E2">
        <w:rPr>
          <w:iCs/>
        </w:rPr>
        <w:t xml:space="preserve"> / </w:t>
      </w:r>
      <w:r w:rsidRPr="00DD24B1">
        <w:rPr>
          <w:i/>
          <w:iCs/>
        </w:rPr>
        <w:t>five</w:t>
      </w:r>
      <w:r w:rsidRPr="00DD24B1">
        <w:t xml:space="preserve"> books home with her.</w:t>
      </w:r>
    </w:p>
    <w:p w14:paraId="550627D1" w14:textId="77777777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 xml:space="preserve">Liam stayed for </w:t>
      </w:r>
      <w:r w:rsidRPr="00DD24B1">
        <w:rPr>
          <w:i/>
          <w:iCs/>
        </w:rPr>
        <w:t>two</w:t>
      </w:r>
      <w:r w:rsidRPr="00BE01E2">
        <w:rPr>
          <w:iCs/>
        </w:rPr>
        <w:t xml:space="preserve"> / </w:t>
      </w:r>
      <w:r w:rsidRPr="00DD24B1">
        <w:rPr>
          <w:i/>
          <w:iCs/>
        </w:rPr>
        <w:t>three</w:t>
      </w:r>
      <w:r w:rsidRPr="00DD24B1">
        <w:t xml:space="preserve"> weeks in an old house in Scotland.</w:t>
      </w:r>
    </w:p>
    <w:p w14:paraId="68324D19" w14:textId="072EB14E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>The</w:t>
      </w:r>
      <w:r w:rsidR="00CD71BB">
        <w:t xml:space="preserve"> house</w:t>
      </w:r>
      <w:r w:rsidRPr="00DD24B1">
        <w:t xml:space="preserve"> was near the </w:t>
      </w:r>
      <w:r w:rsidR="00CD71BB">
        <w:rPr>
          <w:i/>
          <w:iCs/>
        </w:rPr>
        <w:t>beach</w:t>
      </w:r>
      <w:r w:rsidR="00CD71BB" w:rsidRPr="00DD24B1">
        <w:rPr>
          <w:i/>
          <w:iCs/>
        </w:rPr>
        <w:t xml:space="preserve"> </w:t>
      </w:r>
      <w:r w:rsidR="00CD71BB" w:rsidRPr="00BE01E2">
        <w:rPr>
          <w:iCs/>
        </w:rPr>
        <w:t xml:space="preserve">/ </w:t>
      </w:r>
      <w:r w:rsidR="00CD71BB" w:rsidRPr="00DD24B1">
        <w:rPr>
          <w:i/>
          <w:iCs/>
        </w:rPr>
        <w:t>town</w:t>
      </w:r>
      <w:r w:rsidRPr="00DD24B1">
        <w:t>.</w:t>
      </w:r>
    </w:p>
    <w:p w14:paraId="6CC49F8E" w14:textId="77777777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 xml:space="preserve">It was too </w:t>
      </w:r>
      <w:r w:rsidRPr="00DD24B1">
        <w:rPr>
          <w:i/>
          <w:iCs/>
        </w:rPr>
        <w:t>rainy</w:t>
      </w:r>
      <w:r w:rsidRPr="00BE01E2">
        <w:rPr>
          <w:iCs/>
        </w:rPr>
        <w:t xml:space="preserve"> / </w:t>
      </w:r>
      <w:r w:rsidRPr="00DD24B1">
        <w:rPr>
          <w:i/>
          <w:iCs/>
        </w:rPr>
        <w:t>warm</w:t>
      </w:r>
      <w:r w:rsidRPr="00DD24B1">
        <w:t xml:space="preserve"> to go out.</w:t>
      </w:r>
    </w:p>
    <w:p w14:paraId="4E2A04DE" w14:textId="77777777" w:rsidR="00DD24B1" w:rsidRPr="00DD24B1" w:rsidRDefault="00DD24B1" w:rsidP="00C21731">
      <w:pPr>
        <w:pStyle w:val="questions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D24B1">
        <w:t xml:space="preserve">There weren’t any </w:t>
      </w:r>
      <w:r w:rsidRPr="00DD24B1">
        <w:rPr>
          <w:i/>
          <w:iCs/>
        </w:rPr>
        <w:t>books</w:t>
      </w:r>
      <w:r w:rsidRPr="00BE01E2">
        <w:rPr>
          <w:iCs/>
        </w:rPr>
        <w:t xml:space="preserve"> / </w:t>
      </w:r>
      <w:r w:rsidRPr="00DD24B1">
        <w:rPr>
          <w:i/>
          <w:iCs/>
        </w:rPr>
        <w:t>TVs</w:t>
      </w:r>
      <w:r w:rsidRPr="00DD24B1">
        <w:t xml:space="preserve"> in the house.</w:t>
      </w:r>
    </w:p>
    <w:p w14:paraId="3D09A346" w14:textId="77777777" w:rsidR="00DD24B1" w:rsidRDefault="00DD24B1" w:rsidP="00DD24B1">
      <w:pPr>
        <w:pStyle w:val="questions"/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D24B1" w14:paraId="7D9BED75" w14:textId="77777777" w:rsidTr="005A57FA">
        <w:tc>
          <w:tcPr>
            <w:tcW w:w="425" w:type="dxa"/>
          </w:tcPr>
          <w:p w14:paraId="35C97A1D" w14:textId="77777777" w:rsidR="00DD24B1" w:rsidRDefault="00DD24B1" w:rsidP="005A57FA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D5E8188" w14:textId="77777777" w:rsidR="00DD24B1" w:rsidRPr="00A96F8A" w:rsidRDefault="00DD24B1" w:rsidP="00DD24B1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61F1A467" w14:textId="77777777" w:rsidR="00DD24B1" w:rsidRDefault="00DD24B1" w:rsidP="00DD24B1">
      <w:pPr>
        <w:pStyle w:val="questions"/>
        <w:ind w:left="0" w:firstLine="0"/>
      </w:pPr>
      <w:r>
        <w:br w:type="page"/>
      </w:r>
    </w:p>
    <w:p w14:paraId="0E3CE9D9" w14:textId="77777777" w:rsidR="00DD24B1" w:rsidRPr="00DD24B1" w:rsidRDefault="00DD24B1" w:rsidP="00DD24B1">
      <w:pPr>
        <w:pStyle w:val="Heading1"/>
      </w:pPr>
      <w:r w:rsidRPr="00DD24B1">
        <w:lastRenderedPageBreak/>
        <w:t>WRITING</w:t>
      </w:r>
    </w:p>
    <w:p w14:paraId="51E3E8EC" w14:textId="77777777" w:rsidR="00DD24B1" w:rsidRPr="00DD24B1" w:rsidRDefault="00DD24B1" w:rsidP="00DD24B1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DD24B1">
        <w:rPr>
          <w:b/>
          <w:bCs/>
          <w:sz w:val="22"/>
        </w:rPr>
        <w:t>5</w:t>
      </w:r>
      <w:r w:rsidRPr="00DD24B1">
        <w:rPr>
          <w:b/>
          <w:bCs/>
          <w:sz w:val="22"/>
        </w:rPr>
        <w:tab/>
        <w:t xml:space="preserve">Write a short blog post (about 35–40 words) about your home. Use the questions below to help you.  </w:t>
      </w:r>
    </w:p>
    <w:p w14:paraId="2F6B7D54" w14:textId="2554ADBE" w:rsidR="00DD24B1" w:rsidRPr="00DD24B1" w:rsidRDefault="00DD24B1" w:rsidP="00106E5E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DD24B1">
        <w:t>•</w:t>
      </w:r>
      <w:r w:rsidRPr="00DD24B1">
        <w:tab/>
        <w:t xml:space="preserve">What’s your </w:t>
      </w:r>
      <w:proofErr w:type="spellStart"/>
      <w:r w:rsidRPr="00DD24B1">
        <w:t>favorite</w:t>
      </w:r>
      <w:proofErr w:type="spellEnd"/>
      <w:r w:rsidRPr="00DD24B1">
        <w:t xml:space="preserve"> room in your home?</w:t>
      </w:r>
    </w:p>
    <w:p w14:paraId="49B3BFF4" w14:textId="77777777" w:rsidR="00DD24B1" w:rsidRPr="00DD24B1" w:rsidRDefault="00DD24B1" w:rsidP="00106E5E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DD24B1">
        <w:t>•</w:t>
      </w:r>
      <w:r w:rsidRPr="00DD24B1">
        <w:tab/>
        <w:t xml:space="preserve">What furniture is in your bedroom? </w:t>
      </w:r>
    </w:p>
    <w:p w14:paraId="0FD7D593" w14:textId="77777777" w:rsidR="00DD24B1" w:rsidRPr="00DD24B1" w:rsidRDefault="00DD24B1" w:rsidP="00106E5E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DD24B1">
        <w:t>•</w:t>
      </w:r>
      <w:r w:rsidRPr="00DD24B1">
        <w:tab/>
        <w:t>What room makes you feel comfortable?</w:t>
      </w:r>
    </w:p>
    <w:p w14:paraId="66292B63" w14:textId="77777777" w:rsidR="00DD24B1" w:rsidRPr="00DD24B1" w:rsidRDefault="00DD24B1" w:rsidP="00106E5E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DD24B1">
        <w:t>•</w:t>
      </w:r>
      <w:r w:rsidRPr="00DD24B1">
        <w:tab/>
        <w:t xml:space="preserve">Where do you feel </w:t>
      </w:r>
      <w:proofErr w:type="gramStart"/>
      <w:r w:rsidRPr="00DD24B1">
        <w:t>really happy</w:t>
      </w:r>
      <w:proofErr w:type="gramEnd"/>
      <w:r w:rsidRPr="00DD24B1">
        <w:t xml:space="preserve">?  </w:t>
      </w:r>
    </w:p>
    <w:p w14:paraId="1AF4C83E" w14:textId="6AD2BE4A" w:rsidR="00106E5E" w:rsidRPr="00335798" w:rsidRDefault="00106E5E" w:rsidP="00C8495E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3BB2A15B" w14:textId="77777777" w:rsidR="00106E5E" w:rsidRPr="00335798" w:rsidRDefault="00106E5E" w:rsidP="00C8495E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4EE4E7B1" w14:textId="77777777" w:rsidR="00106E5E" w:rsidRPr="00335798" w:rsidRDefault="00106E5E" w:rsidP="00106E5E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tbl>
      <w:tblPr>
        <w:tblStyle w:val="TableGrid1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DD24B1" w:rsidRPr="00DD24B1" w14:paraId="5A29F144" w14:textId="77777777" w:rsidTr="005A57FA">
        <w:tc>
          <w:tcPr>
            <w:tcW w:w="406" w:type="dxa"/>
          </w:tcPr>
          <w:p w14:paraId="72C9BDC5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408219F0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b/>
              </w:rPr>
            </w:pPr>
            <w:r w:rsidRPr="00DD24B1">
              <w:rPr>
                <w:b/>
              </w:rPr>
              <w:t>20</w:t>
            </w:r>
          </w:p>
        </w:tc>
      </w:tr>
    </w:tbl>
    <w:p w14:paraId="161998D2" w14:textId="77777777" w:rsidR="00DD24B1" w:rsidRPr="00DD24B1" w:rsidRDefault="00DD24B1" w:rsidP="00DD24B1">
      <w:pPr>
        <w:pStyle w:val="Heading1"/>
        <w:rPr>
          <w:w w:val="110"/>
          <w:lang w:val="en-US"/>
        </w:rPr>
      </w:pPr>
      <w:r w:rsidRPr="00DD24B1">
        <w:rPr>
          <w:w w:val="110"/>
          <w:lang w:val="en-US"/>
        </w:rPr>
        <w:t>SPEAKING</w:t>
      </w:r>
    </w:p>
    <w:p w14:paraId="6F085EF8" w14:textId="77777777" w:rsidR="00DD24B1" w:rsidRPr="00DD24B1" w:rsidRDefault="00DD24B1" w:rsidP="00DD24B1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DD24B1">
        <w:rPr>
          <w:b/>
          <w:bCs/>
          <w:sz w:val="22"/>
        </w:rPr>
        <w:t>6</w:t>
      </w:r>
      <w:r w:rsidRPr="00DD24B1">
        <w:rPr>
          <w:b/>
          <w:bCs/>
          <w:sz w:val="22"/>
        </w:rPr>
        <w:tab/>
        <w:t xml:space="preserve">Complete the dialogue with words from the box. </w:t>
      </w:r>
    </w:p>
    <w:p w14:paraId="2F303027" w14:textId="7612537E" w:rsidR="00DD24B1" w:rsidRPr="00DD24B1" w:rsidRDefault="007D48FD" w:rsidP="007D48FD">
      <w:pPr>
        <w:pStyle w:val="Subtitle"/>
        <w:ind w:firstLine="0"/>
        <w:jc w:val="left"/>
        <w:rPr>
          <w:rFonts w:ascii="Hypatia Sans Pro" w:hAnsi="Hypatia Sans Pro" w:cs="Hypatia Sans Pro"/>
          <w:color w:val="000000"/>
          <w:spacing w:val="-1"/>
          <w:sz w:val="22"/>
          <w:szCs w:val="22"/>
          <w:lang w:val="en-US"/>
        </w:rPr>
      </w:pPr>
      <w:r>
        <w:rPr>
          <w:lang w:val="en-US"/>
        </w:rPr>
        <w:t>could | don’t | go | let’s | sure |</w:t>
      </w:r>
      <w:r w:rsidRPr="00DD24B1">
        <w:rPr>
          <w:lang w:val="en-US"/>
        </w:rPr>
        <w:t xml:space="preserve"> great</w:t>
      </w:r>
    </w:p>
    <w:p w14:paraId="66B41CE9" w14:textId="58FF8338" w:rsidR="00DD24B1" w:rsidRPr="007D48FD" w:rsidRDefault="00C21731" w:rsidP="00C21731">
      <w:pPr>
        <w:pStyle w:val="questions"/>
        <w:ind w:left="1134" w:hanging="1134"/>
      </w:pPr>
      <w:r>
        <w:t>ANNA</w:t>
      </w:r>
      <w:r w:rsidR="00DD24B1" w:rsidRPr="007D48FD">
        <w:t xml:space="preserve"> </w:t>
      </w:r>
      <w:r w:rsidR="007D48FD">
        <w:tab/>
        <w:t>Hi</w:t>
      </w:r>
      <w:r w:rsidR="008066BB">
        <w:t>,</w:t>
      </w:r>
      <w:r w:rsidR="007D48FD">
        <w:t xml:space="preserve"> James! How about </w:t>
      </w:r>
      <w:r w:rsidR="005073B2">
        <w:t xml:space="preserve">we </w:t>
      </w:r>
      <w:r w:rsidR="007D48FD" w:rsidRPr="007D48FD">
        <w:rPr>
          <w:vertAlign w:val="superscript"/>
        </w:rPr>
        <w:t>1</w:t>
      </w:r>
      <w:r w:rsidR="00DD24B1" w:rsidRPr="007D48FD">
        <w:t xml:space="preserve">_________________________ to the </w:t>
      </w:r>
      <w:r w:rsidR="006D7402">
        <w:t>movies</w:t>
      </w:r>
      <w:r w:rsidR="006D7402" w:rsidRPr="007D48FD">
        <w:t xml:space="preserve"> </w:t>
      </w:r>
      <w:r w:rsidR="00DD24B1" w:rsidRPr="007D48FD">
        <w:t xml:space="preserve">this weekend? </w:t>
      </w:r>
    </w:p>
    <w:p w14:paraId="26C60132" w14:textId="59A7C581" w:rsidR="00DD24B1" w:rsidRPr="007D48FD" w:rsidRDefault="00C21731" w:rsidP="00C21731">
      <w:pPr>
        <w:pStyle w:val="questions"/>
        <w:ind w:left="1134" w:hanging="1134"/>
      </w:pPr>
      <w:r>
        <w:t>JAMES</w:t>
      </w:r>
      <w:r w:rsidR="007D48FD">
        <w:tab/>
        <w:t xml:space="preserve">Hi! I think that’s a </w:t>
      </w:r>
      <w:r w:rsidR="007D48FD" w:rsidRPr="007D48FD">
        <w:rPr>
          <w:vertAlign w:val="superscript"/>
        </w:rPr>
        <w:t>2</w:t>
      </w:r>
      <w:r w:rsidR="00DD24B1" w:rsidRPr="007D48FD">
        <w:t xml:space="preserve">___________________________ idea! </w:t>
      </w:r>
    </w:p>
    <w:p w14:paraId="152899E2" w14:textId="1450D057" w:rsidR="00DD24B1" w:rsidRPr="007D48FD" w:rsidRDefault="00C21731" w:rsidP="00C21731">
      <w:pPr>
        <w:pStyle w:val="questions"/>
        <w:ind w:left="1134" w:hanging="1134"/>
      </w:pPr>
      <w:r>
        <w:t>ANNA</w:t>
      </w:r>
      <w:r w:rsidR="007D48FD">
        <w:t xml:space="preserve"> </w:t>
      </w:r>
      <w:r w:rsidR="007D48FD">
        <w:tab/>
        <w:t xml:space="preserve">Great! Why </w:t>
      </w:r>
      <w:r w:rsidR="007D48FD" w:rsidRPr="007D48FD">
        <w:rPr>
          <w:vertAlign w:val="superscript"/>
        </w:rPr>
        <w:t>3</w:t>
      </w:r>
      <w:r w:rsidR="00DD24B1" w:rsidRPr="007D48FD">
        <w:t xml:space="preserve">____________________________ we look at what </w:t>
      </w:r>
      <w:r w:rsidR="00CD71BB">
        <w:t>movie</w:t>
      </w:r>
      <w:r w:rsidR="00CD71BB" w:rsidRPr="007D48FD">
        <w:t xml:space="preserve"> </w:t>
      </w:r>
      <w:r w:rsidR="00DD24B1" w:rsidRPr="007D48FD">
        <w:t xml:space="preserve">is </w:t>
      </w:r>
      <w:r w:rsidR="009B07BB">
        <w:t>showing</w:t>
      </w:r>
      <w:r w:rsidR="009B07BB" w:rsidRPr="007D48FD">
        <w:t xml:space="preserve"> </w:t>
      </w:r>
      <w:r w:rsidR="00DD24B1" w:rsidRPr="007D48FD">
        <w:t>at 8 p</w:t>
      </w:r>
      <w:r w:rsidR="006D7402">
        <w:t>.</w:t>
      </w:r>
      <w:r w:rsidR="00DD24B1" w:rsidRPr="007D48FD">
        <w:t>m</w:t>
      </w:r>
      <w:r w:rsidR="006D7402">
        <w:t>.</w:t>
      </w:r>
      <w:r w:rsidR="00DD24B1" w:rsidRPr="007D48FD">
        <w:t>?</w:t>
      </w:r>
    </w:p>
    <w:p w14:paraId="51A427DA" w14:textId="7B555159" w:rsidR="00DD24B1" w:rsidRPr="007D48FD" w:rsidRDefault="00C21731" w:rsidP="00C21731">
      <w:pPr>
        <w:pStyle w:val="questions"/>
        <w:ind w:left="1134" w:hanging="1134"/>
      </w:pPr>
      <w:r>
        <w:t>JAMES</w:t>
      </w:r>
      <w:r w:rsidR="007D48FD">
        <w:t xml:space="preserve"> </w:t>
      </w:r>
      <w:r w:rsidR="007D48FD">
        <w:tab/>
        <w:t xml:space="preserve">Yes, </w:t>
      </w:r>
      <w:r w:rsidR="007D48FD" w:rsidRPr="007D48FD">
        <w:rPr>
          <w:vertAlign w:val="superscript"/>
        </w:rPr>
        <w:t>4</w:t>
      </w:r>
      <w:r w:rsidR="00DD24B1" w:rsidRPr="007D48FD">
        <w:t xml:space="preserve">______________________ do that. </w:t>
      </w:r>
    </w:p>
    <w:p w14:paraId="2199AB3E" w14:textId="131EC8EF" w:rsidR="00DD24B1" w:rsidRPr="007D48FD" w:rsidRDefault="00C21731" w:rsidP="00C21731">
      <w:pPr>
        <w:pStyle w:val="questions"/>
        <w:ind w:left="1134" w:hanging="1134"/>
      </w:pPr>
      <w:r>
        <w:t>ANNA</w:t>
      </w:r>
      <w:r w:rsidR="00DD24B1" w:rsidRPr="007D48FD">
        <w:t xml:space="preserve"> </w:t>
      </w:r>
      <w:r w:rsidR="00DD24B1" w:rsidRPr="007D48FD">
        <w:tab/>
      </w:r>
      <w:r w:rsidR="007D48FD">
        <w:t xml:space="preserve">And after the </w:t>
      </w:r>
      <w:r w:rsidR="00CD71BB">
        <w:t xml:space="preserve">movie, </w:t>
      </w:r>
      <w:r w:rsidR="007D48FD">
        <w:t xml:space="preserve">we </w:t>
      </w:r>
      <w:r w:rsidR="007D48FD" w:rsidRPr="007D48FD">
        <w:rPr>
          <w:vertAlign w:val="superscript"/>
        </w:rPr>
        <w:t>5</w:t>
      </w:r>
      <w:r w:rsidR="00DD24B1" w:rsidRPr="007D48FD">
        <w:t xml:space="preserve">_________________________ </w:t>
      </w:r>
      <w:r w:rsidR="009B07BB">
        <w:t>get some</w:t>
      </w:r>
      <w:r w:rsidR="00DD24B1" w:rsidRPr="007D48FD">
        <w:t xml:space="preserve"> pizza. </w:t>
      </w:r>
    </w:p>
    <w:p w14:paraId="1F4B2338" w14:textId="235FE071" w:rsidR="00DD24B1" w:rsidRPr="007D48FD" w:rsidRDefault="00C21731" w:rsidP="00C21731">
      <w:pPr>
        <w:pStyle w:val="questions"/>
        <w:ind w:left="1134" w:hanging="1134"/>
      </w:pPr>
      <w:r>
        <w:t>JAMES</w:t>
      </w:r>
      <w:r w:rsidR="007D48FD">
        <w:tab/>
        <w:t xml:space="preserve">Hmm, I’m not so </w:t>
      </w:r>
      <w:r w:rsidR="007D48FD" w:rsidRPr="007D48FD">
        <w:rPr>
          <w:vertAlign w:val="superscript"/>
        </w:rPr>
        <w:t>6</w:t>
      </w:r>
      <w:r w:rsidR="00DD24B1" w:rsidRPr="007D48FD">
        <w:t>_________________________. I don’t like pizza!</w:t>
      </w:r>
    </w:p>
    <w:p w14:paraId="2092EFF1" w14:textId="77777777" w:rsidR="00DD24B1" w:rsidRPr="00DD24B1" w:rsidRDefault="00DD24B1" w:rsidP="00DD24B1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</w:p>
    <w:p w14:paraId="400BA6CD" w14:textId="5E89C9D9" w:rsidR="00DD24B1" w:rsidRPr="00DD24B1" w:rsidRDefault="00DD24B1" w:rsidP="00DD24B1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DD24B1">
        <w:rPr>
          <w:b/>
          <w:bCs/>
          <w:sz w:val="22"/>
        </w:rPr>
        <w:t>7</w:t>
      </w:r>
      <w:r w:rsidRPr="00DD24B1">
        <w:rPr>
          <w:b/>
          <w:bCs/>
          <w:sz w:val="22"/>
        </w:rPr>
        <w:tab/>
        <w:t xml:space="preserve">Work in pairs, A and B. Imagine you are </w:t>
      </w:r>
      <w:r w:rsidR="003A135C">
        <w:rPr>
          <w:b/>
          <w:bCs/>
          <w:sz w:val="22"/>
        </w:rPr>
        <w:t>planning</w:t>
      </w:r>
      <w:r w:rsidR="003A135C" w:rsidRPr="00DD24B1">
        <w:rPr>
          <w:b/>
          <w:bCs/>
          <w:sz w:val="22"/>
        </w:rPr>
        <w:t xml:space="preserve"> </w:t>
      </w:r>
      <w:r w:rsidRPr="00DD24B1">
        <w:rPr>
          <w:b/>
          <w:bCs/>
          <w:sz w:val="22"/>
        </w:rPr>
        <w:t xml:space="preserve">to meet </w:t>
      </w:r>
      <w:r w:rsidR="006D7402">
        <w:rPr>
          <w:b/>
          <w:bCs/>
          <w:sz w:val="22"/>
        </w:rPr>
        <w:t>on</w:t>
      </w:r>
      <w:r w:rsidR="006D7402" w:rsidRPr="00DD24B1">
        <w:rPr>
          <w:b/>
          <w:bCs/>
          <w:sz w:val="22"/>
        </w:rPr>
        <w:t xml:space="preserve"> </w:t>
      </w:r>
      <w:r w:rsidRPr="00DD24B1">
        <w:rPr>
          <w:b/>
          <w:bCs/>
          <w:sz w:val="22"/>
        </w:rPr>
        <w:t xml:space="preserve">the weekend. Look at the information in the table and arrange the meeting. Use the phrases below to help you. </w:t>
      </w:r>
    </w:p>
    <w:p w14:paraId="1A0ACD6F" w14:textId="31DB155E" w:rsidR="00DD24B1" w:rsidRPr="00DD24B1" w:rsidRDefault="00106E5E" w:rsidP="00DD24B1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</w:pPr>
      <w:r>
        <w:rPr>
          <w:i/>
          <w:lang w:val="en-US"/>
        </w:rPr>
        <w:tab/>
      </w:r>
      <w:r w:rsidR="00DD24B1" w:rsidRPr="00DD24B1">
        <w:rPr>
          <w:i/>
          <w:lang w:val="en-US"/>
        </w:rPr>
        <w:t xml:space="preserve">I think that’s a … idea!            How about </w:t>
      </w:r>
      <w:proofErr w:type="gramStart"/>
      <w:r w:rsidR="00DD24B1" w:rsidRPr="00DD24B1">
        <w:rPr>
          <w:i/>
          <w:lang w:val="en-US"/>
        </w:rPr>
        <w:t>… ?</w:t>
      </w:r>
      <w:proofErr w:type="gramEnd"/>
      <w:r w:rsidR="00DD24B1" w:rsidRPr="00DD24B1">
        <w:rPr>
          <w:i/>
          <w:lang w:val="en-US"/>
        </w:rPr>
        <w:t xml:space="preserve">            Why don’t we </w:t>
      </w:r>
      <w:proofErr w:type="gramStart"/>
      <w:r w:rsidR="00DD24B1" w:rsidRPr="00DD24B1">
        <w:rPr>
          <w:i/>
          <w:lang w:val="en-US"/>
        </w:rPr>
        <w:t>… ?</w:t>
      </w:r>
      <w:proofErr w:type="gramEnd"/>
      <w:r w:rsidR="00DD24B1" w:rsidRPr="00DD24B1">
        <w:rPr>
          <w:i/>
          <w:lang w:val="en-US"/>
        </w:rPr>
        <w:t xml:space="preserve">            We could go to </w:t>
      </w:r>
      <w:proofErr w:type="gramStart"/>
      <w:r w:rsidR="00DD24B1" w:rsidRPr="00DD24B1">
        <w:rPr>
          <w:i/>
          <w:lang w:val="en-US"/>
        </w:rPr>
        <w:t>… ?</w:t>
      </w:r>
      <w:proofErr w:type="gramEnd"/>
    </w:p>
    <w:tbl>
      <w:tblPr>
        <w:tblW w:w="9638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DD24B1" w:rsidRPr="00DD24B1" w14:paraId="3A732A11" w14:textId="77777777" w:rsidTr="001C4EE6">
        <w:trPr>
          <w:trHeight w:val="60"/>
        </w:trPr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7CF53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DD24B1">
              <w:rPr>
                <w:lang w:val="en-US"/>
              </w:rPr>
              <w:t>A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97F3E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DD24B1">
              <w:rPr>
                <w:lang w:val="en-US"/>
              </w:rPr>
              <w:t>B</w:t>
            </w:r>
          </w:p>
        </w:tc>
      </w:tr>
      <w:tr w:rsidR="00DD24B1" w:rsidRPr="00DD24B1" w14:paraId="76F97AD1" w14:textId="77777777" w:rsidTr="001C4EE6">
        <w:trPr>
          <w:trHeight w:val="1311"/>
        </w:trPr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19F05" w14:textId="6711736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Cs w:val="20"/>
                <w:lang w:val="en-US"/>
              </w:rPr>
            </w:pP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 xml:space="preserve">1 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ab/>
              <w:t xml:space="preserve">A – </w:t>
            </w:r>
            <w:r w:rsidR="004A1353">
              <w:rPr>
                <w:rFonts w:ascii="Hypatia Sans Pro" w:hAnsi="Hypatia Sans Pro" w:cs="Hypatia Sans Pro"/>
                <w:szCs w:val="20"/>
                <w:lang w:val="en-US"/>
              </w:rPr>
              <w:t>Y</w:t>
            </w:r>
            <w:r w:rsidR="004A1353" w:rsidRPr="00DD24B1">
              <w:rPr>
                <w:rFonts w:ascii="Hypatia Sans Pro" w:hAnsi="Hypatia Sans Pro" w:cs="Hypatia Sans Pro"/>
                <w:szCs w:val="20"/>
                <w:lang w:val="en-US"/>
              </w:rPr>
              <w:t xml:space="preserve">ou 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want to meet on Saturday.</w:t>
            </w:r>
          </w:p>
          <w:p w14:paraId="77DE82A4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Cs w:val="20"/>
                <w:lang w:val="en-US"/>
              </w:rPr>
            </w:pP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•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ab/>
              <w:t>Suggest going to the park.</w:t>
            </w:r>
          </w:p>
          <w:p w14:paraId="2E46C949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Cs w:val="20"/>
                <w:lang w:val="en-US"/>
              </w:rPr>
            </w:pP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•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ab/>
              <w:t>On Saturday at 3 p</w:t>
            </w:r>
            <w:r w:rsidR="006D7402">
              <w:rPr>
                <w:rFonts w:ascii="Hypatia Sans Pro" w:hAnsi="Hypatia Sans Pro" w:cs="Hypatia Sans Pro"/>
                <w:szCs w:val="20"/>
                <w:lang w:val="en-US"/>
              </w:rPr>
              <w:t>.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m.</w:t>
            </w:r>
          </w:p>
          <w:p w14:paraId="6CA4CB29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•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ab/>
              <w:t>Suggest an activity to do after – go to a café.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2D557" w14:textId="23853400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Cs w:val="20"/>
                <w:lang w:val="en-US"/>
              </w:rPr>
            </w:pP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 xml:space="preserve">1 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ab/>
              <w:t xml:space="preserve">B – </w:t>
            </w:r>
            <w:r w:rsidR="004A1353">
              <w:rPr>
                <w:rFonts w:ascii="Hypatia Sans Pro" w:hAnsi="Hypatia Sans Pro" w:cs="Hypatia Sans Pro"/>
                <w:szCs w:val="20"/>
                <w:lang w:val="en-US"/>
              </w:rPr>
              <w:t>A</w:t>
            </w:r>
            <w:r w:rsidR="004A1353" w:rsidRPr="00DD24B1">
              <w:rPr>
                <w:rFonts w:ascii="Hypatia Sans Pro" w:hAnsi="Hypatia Sans Pro" w:cs="Hypatia Sans Pro"/>
                <w:szCs w:val="20"/>
                <w:lang w:val="en-US"/>
              </w:rPr>
              <w:t xml:space="preserve">nswer 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A’s questions.</w:t>
            </w:r>
          </w:p>
          <w:p w14:paraId="328F1E62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Cs w:val="20"/>
                <w:lang w:val="en-US"/>
              </w:rPr>
            </w:pP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•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ab/>
              <w:t>Say you like A’s idea.</w:t>
            </w:r>
          </w:p>
          <w:p w14:paraId="378D5CC9" w14:textId="30320DC4" w:rsidR="00DD24B1" w:rsidRPr="00DD24B1" w:rsidRDefault="00DD24B1" w:rsidP="008801B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91" w:hanging="291"/>
              <w:rPr>
                <w:rFonts w:ascii="Hypatia Sans Pro" w:hAnsi="Hypatia Sans Pro" w:cs="Hypatia Sans Pro"/>
                <w:szCs w:val="20"/>
                <w:lang w:val="en-US"/>
              </w:rPr>
            </w:pP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•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ab/>
              <w:t>You can’t meet at 3</w:t>
            </w:r>
            <w:r w:rsidR="006D7402">
              <w:rPr>
                <w:rFonts w:ascii="Hypatia Sans Pro" w:hAnsi="Hypatia Sans Pro" w:cs="Hypatia Sans Pro"/>
                <w:szCs w:val="20"/>
                <w:lang w:val="en-US"/>
              </w:rPr>
              <w:t xml:space="preserve"> 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p</w:t>
            </w:r>
            <w:r w:rsidR="006D7402">
              <w:rPr>
                <w:rFonts w:ascii="Hypatia Sans Pro" w:hAnsi="Hypatia Sans Pro" w:cs="Hypatia Sans Pro"/>
                <w:szCs w:val="20"/>
                <w:lang w:val="en-US"/>
              </w:rPr>
              <w:t>.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m</w:t>
            </w:r>
            <w:r w:rsidR="006D7402">
              <w:rPr>
                <w:rFonts w:ascii="Hypatia Sans Pro" w:hAnsi="Hypatia Sans Pro" w:cs="Hypatia Sans Pro"/>
                <w:szCs w:val="20"/>
                <w:lang w:val="en-US"/>
              </w:rPr>
              <w:t>.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, but you can meet at</w:t>
            </w:r>
            <w:r w:rsidR="001C4EE6">
              <w:rPr>
                <w:rFonts w:ascii="Hypatia Sans Pro" w:hAnsi="Hypatia Sans Pro" w:cs="Hypatia Sans Pro"/>
                <w:szCs w:val="20"/>
                <w:lang w:val="en-US"/>
              </w:rPr>
              <w:t xml:space="preserve"> 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4 p</w:t>
            </w:r>
            <w:r w:rsidR="006D7402">
              <w:rPr>
                <w:rFonts w:ascii="Hypatia Sans Pro" w:hAnsi="Hypatia Sans Pro" w:cs="Hypatia Sans Pro"/>
                <w:szCs w:val="20"/>
                <w:lang w:val="en-US"/>
              </w:rPr>
              <w:t>.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m.</w:t>
            </w:r>
          </w:p>
          <w:p w14:paraId="452D53ED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>•</w:t>
            </w:r>
            <w:r w:rsidRPr="00DD24B1">
              <w:rPr>
                <w:rFonts w:ascii="Hypatia Sans Pro" w:hAnsi="Hypatia Sans Pro" w:cs="Hypatia Sans Pro"/>
                <w:szCs w:val="20"/>
                <w:lang w:val="en-US"/>
              </w:rPr>
              <w:tab/>
              <w:t>You like A’s second idea.</w:t>
            </w:r>
          </w:p>
        </w:tc>
      </w:tr>
    </w:tbl>
    <w:tbl>
      <w:tblPr>
        <w:tblStyle w:val="TableGrid1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DD24B1" w:rsidRPr="00DD24B1" w14:paraId="2D7CE8C9" w14:textId="77777777" w:rsidTr="005A57FA">
        <w:tc>
          <w:tcPr>
            <w:tcW w:w="425" w:type="dxa"/>
          </w:tcPr>
          <w:p w14:paraId="5BE9AE51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2ED14626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b/>
              </w:rPr>
            </w:pPr>
            <w:r w:rsidRPr="00DD24B1">
              <w:rPr>
                <w:b/>
              </w:rPr>
              <w:t>20</w:t>
            </w:r>
          </w:p>
        </w:tc>
      </w:tr>
    </w:tbl>
    <w:p w14:paraId="2BFB3DB7" w14:textId="77777777" w:rsidR="00DD24B1" w:rsidRPr="00DD24B1" w:rsidRDefault="00DD24B1" w:rsidP="00DD24B1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sz w:val="14"/>
        </w:rPr>
      </w:pPr>
    </w:p>
    <w:tbl>
      <w:tblPr>
        <w:tblStyle w:val="TableGrid1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DD24B1" w:rsidRPr="00DD24B1" w14:paraId="32A970F6" w14:textId="77777777" w:rsidTr="005A57FA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607B4F06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  <w:rPr>
                <w:sz w:val="28"/>
              </w:rPr>
            </w:pPr>
            <w:r w:rsidRPr="00DD24B1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75938633" w14:textId="77777777" w:rsidR="00DD24B1" w:rsidRPr="00DD24B1" w:rsidRDefault="00DD24B1" w:rsidP="00DD24B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37903762" w14:textId="77777777" w:rsidR="00DD24B1" w:rsidRPr="00DD24B1" w:rsidRDefault="00DD24B1" w:rsidP="00C2173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color w:val="FFFFFF" w:themeColor="background1"/>
                <w:sz w:val="28"/>
              </w:rPr>
            </w:pPr>
            <w:r w:rsidRPr="00DD24B1"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295F5659" w14:textId="77777777" w:rsidR="00DD24B1" w:rsidRDefault="00DD24B1" w:rsidP="00DD24B1">
      <w:pPr>
        <w:pStyle w:val="questions"/>
        <w:ind w:left="0" w:firstLine="0"/>
      </w:pPr>
    </w:p>
    <w:sectPr w:rsidR="00DD24B1" w:rsidSect="00DD24B1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98B5" w14:textId="77777777" w:rsidR="001B0363" w:rsidRDefault="001B0363" w:rsidP="007D4E1E">
      <w:r>
        <w:separator/>
      </w:r>
    </w:p>
  </w:endnote>
  <w:endnote w:type="continuationSeparator" w:id="0">
    <w:p w14:paraId="587AB3A8" w14:textId="77777777" w:rsidR="001B0363" w:rsidRDefault="001B0363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E789" w14:textId="13C22D7E" w:rsidR="00B367D8" w:rsidRPr="009C3AE4" w:rsidRDefault="001B0363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-912543581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CB1398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 </w:t>
    </w:r>
    <w:sdt>
      <w:sdtPr>
        <w:alias w:val="Subject"/>
        <w:tag w:val=""/>
        <w:id w:val="-91832338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DD24B1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-61305573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D24B1">
          <w:t>Skills Test 5 Basic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 xml:space="preserve">Cambridge University </w:t>
    </w:r>
    <w:proofErr w:type="gramStart"/>
    <w:r w:rsidR="00B367D8" w:rsidRPr="00B94B89">
      <w:t>Press</w:t>
    </w:r>
    <w:r w:rsidR="00B367D8">
      <w:rPr>
        <w:rStyle w:val="TitleChar"/>
        <w:sz w:val="20"/>
        <w:szCs w:val="20"/>
      </w:rPr>
      <w:t xml:space="preserve">  </w:t>
    </w:r>
    <w:r w:rsidR="002F1679">
      <w:t>2022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EE915" w14:textId="77777777" w:rsidR="001B0363" w:rsidRDefault="001B0363" w:rsidP="007D4E1E">
      <w:r>
        <w:separator/>
      </w:r>
    </w:p>
  </w:footnote>
  <w:footnote w:type="continuationSeparator" w:id="0">
    <w:p w14:paraId="1D5E8463" w14:textId="77777777" w:rsidR="001B0363" w:rsidRDefault="001B0363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FCACB" w14:textId="3EBC6E58" w:rsidR="00B367D8" w:rsidRDefault="00B872B3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1583" behindDoc="0" locked="0" layoutInCell="1" allowOverlap="1" wp14:anchorId="5DE1FAF0" wp14:editId="23AF7232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D2E589" w14:textId="73BF183D" w:rsidR="001417B3" w:rsidRPr="00287928" w:rsidRDefault="001B0363" w:rsidP="001417B3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1417B3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E1FA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8.2pt;margin-top:6.25pt;width:259.65pt;height:69.7pt;z-index:2516515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M4ABed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1DD2E589" w14:textId="73BF183D" w:rsidR="001417B3" w:rsidRPr="00287928" w:rsidRDefault="001E15F4" w:rsidP="001417B3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1417B3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30CADBF0" wp14:editId="1CBCAA54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2136674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FF87A27" w14:textId="77777777" w:rsidR="00B367D8" w:rsidRPr="007B2585" w:rsidRDefault="00DD24B1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5 Basic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CADBF0" id="Text Box 2" o:spid="_x0000_s1027" type="#_x0000_t202" style="position:absolute;left:0;text-align:left;margin-left:218.95pt;margin-top:44.45pt;width:326.55pt;height:33.4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2136674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FF87A27" w14:textId="77777777" w:rsidR="00B367D8" w:rsidRPr="007B2585" w:rsidRDefault="00DD24B1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5 Basic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70FFA9E4" wp14:editId="0CDF1AE8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90472604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1BC37793" w14:textId="77777777" w:rsidR="00B367D8" w:rsidRDefault="00DD24B1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FFA9E4" id="_x0000_s1028" type="#_x0000_t202" style="position:absolute;left:0;text-align:left;margin-left:314.1pt;margin-top:15.05pt;width:238.4pt;height:34.3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90472604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1BC37793" w14:textId="77777777" w:rsidR="00B367D8" w:rsidRDefault="00DD24B1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4CDD3F1C" wp14:editId="6617E735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7B73B6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DD3F1C" id="_x0000_s1029" type="#_x0000_t202" style="position:absolute;left:0;text-align:left;margin-left:205.55pt;margin-top:18.55pt;width:127.85pt;height:34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" stroked="f">
              <v:path arrowok="t"/>
              <v:textbox>
                <w:txbxContent>
                  <w:p w14:paraId="077B73B6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955363D" wp14:editId="3E0DCD8C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E6D5FBB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955363D" id="Text Box 4" o:spid="_x0000_s1030" style="position:absolute;left:0;text-align:left;margin-left:-4.35pt;margin-top:82.5pt;width:544.5pt;height:28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J2d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JvCdnS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1E6D5FBB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4CE1"/>
    <w:multiLevelType w:val="hybridMultilevel"/>
    <w:tmpl w:val="936C27FA"/>
    <w:lvl w:ilvl="0" w:tplc="BDF4BE78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79A"/>
    <w:multiLevelType w:val="hybridMultilevel"/>
    <w:tmpl w:val="ACEE93F0"/>
    <w:lvl w:ilvl="0" w:tplc="61CAE91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26AA"/>
    <w:multiLevelType w:val="hybridMultilevel"/>
    <w:tmpl w:val="E876740A"/>
    <w:lvl w:ilvl="0" w:tplc="0896AB7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C0DAF"/>
    <w:multiLevelType w:val="hybridMultilevel"/>
    <w:tmpl w:val="6B8EA0B2"/>
    <w:lvl w:ilvl="0" w:tplc="73AACD2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61303"/>
    <w:multiLevelType w:val="hybridMultilevel"/>
    <w:tmpl w:val="094CFDD2"/>
    <w:lvl w:ilvl="0" w:tplc="C902E9B2">
      <w:start w:val="1"/>
      <w:numFmt w:val="lowerLetter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4B1"/>
    <w:rsid w:val="000247D2"/>
    <w:rsid w:val="00053EB0"/>
    <w:rsid w:val="0006416F"/>
    <w:rsid w:val="00071F30"/>
    <w:rsid w:val="00074444"/>
    <w:rsid w:val="00084028"/>
    <w:rsid w:val="00096E5F"/>
    <w:rsid w:val="000A0488"/>
    <w:rsid w:val="000A0B19"/>
    <w:rsid w:val="000A68DD"/>
    <w:rsid w:val="000D2177"/>
    <w:rsid w:val="000D4F8C"/>
    <w:rsid w:val="000E148D"/>
    <w:rsid w:val="000F085C"/>
    <w:rsid w:val="000F5C1E"/>
    <w:rsid w:val="00104C86"/>
    <w:rsid w:val="00106E5E"/>
    <w:rsid w:val="00115707"/>
    <w:rsid w:val="00115EB1"/>
    <w:rsid w:val="00122040"/>
    <w:rsid w:val="00127F62"/>
    <w:rsid w:val="00133B97"/>
    <w:rsid w:val="001417B3"/>
    <w:rsid w:val="00141D21"/>
    <w:rsid w:val="001473A6"/>
    <w:rsid w:val="001628E8"/>
    <w:rsid w:val="00170FCC"/>
    <w:rsid w:val="00191088"/>
    <w:rsid w:val="00191D02"/>
    <w:rsid w:val="00193BA7"/>
    <w:rsid w:val="001B0363"/>
    <w:rsid w:val="001C4EE6"/>
    <w:rsid w:val="001E15F4"/>
    <w:rsid w:val="00211893"/>
    <w:rsid w:val="00230DBB"/>
    <w:rsid w:val="00250BE6"/>
    <w:rsid w:val="00250E7C"/>
    <w:rsid w:val="00273CD8"/>
    <w:rsid w:val="002759F0"/>
    <w:rsid w:val="00276F51"/>
    <w:rsid w:val="0028604F"/>
    <w:rsid w:val="00287928"/>
    <w:rsid w:val="00293051"/>
    <w:rsid w:val="002A2D87"/>
    <w:rsid w:val="002A3BBC"/>
    <w:rsid w:val="002E3008"/>
    <w:rsid w:val="002F1679"/>
    <w:rsid w:val="00316B1C"/>
    <w:rsid w:val="00325E75"/>
    <w:rsid w:val="00326526"/>
    <w:rsid w:val="00345CBD"/>
    <w:rsid w:val="00367F51"/>
    <w:rsid w:val="00380422"/>
    <w:rsid w:val="003828D1"/>
    <w:rsid w:val="003A135C"/>
    <w:rsid w:val="003B0C1C"/>
    <w:rsid w:val="003B7401"/>
    <w:rsid w:val="003D031A"/>
    <w:rsid w:val="003D1F75"/>
    <w:rsid w:val="003F7E49"/>
    <w:rsid w:val="0040015E"/>
    <w:rsid w:val="00405B9C"/>
    <w:rsid w:val="00422283"/>
    <w:rsid w:val="004402C0"/>
    <w:rsid w:val="00446239"/>
    <w:rsid w:val="00456EFA"/>
    <w:rsid w:val="00463DFD"/>
    <w:rsid w:val="00464330"/>
    <w:rsid w:val="00471407"/>
    <w:rsid w:val="00482BF1"/>
    <w:rsid w:val="004A1353"/>
    <w:rsid w:val="004A338D"/>
    <w:rsid w:val="004B09DB"/>
    <w:rsid w:val="004D333C"/>
    <w:rsid w:val="004D4BE5"/>
    <w:rsid w:val="005073B2"/>
    <w:rsid w:val="00523FF3"/>
    <w:rsid w:val="00550B3D"/>
    <w:rsid w:val="00551D2B"/>
    <w:rsid w:val="0057318B"/>
    <w:rsid w:val="005810C9"/>
    <w:rsid w:val="00585ABC"/>
    <w:rsid w:val="005C383C"/>
    <w:rsid w:val="005D1B96"/>
    <w:rsid w:val="005D7183"/>
    <w:rsid w:val="006145A7"/>
    <w:rsid w:val="00621DA9"/>
    <w:rsid w:val="00625E5D"/>
    <w:rsid w:val="00634DDF"/>
    <w:rsid w:val="006433BD"/>
    <w:rsid w:val="0065099D"/>
    <w:rsid w:val="00681884"/>
    <w:rsid w:val="00686B00"/>
    <w:rsid w:val="006C5607"/>
    <w:rsid w:val="006D7402"/>
    <w:rsid w:val="006E77F9"/>
    <w:rsid w:val="00705EF8"/>
    <w:rsid w:val="007336EE"/>
    <w:rsid w:val="0074166C"/>
    <w:rsid w:val="00741703"/>
    <w:rsid w:val="007425AD"/>
    <w:rsid w:val="00754A36"/>
    <w:rsid w:val="007565ED"/>
    <w:rsid w:val="007635CD"/>
    <w:rsid w:val="007667E7"/>
    <w:rsid w:val="00783A7A"/>
    <w:rsid w:val="00785D4E"/>
    <w:rsid w:val="007A77D4"/>
    <w:rsid w:val="007B2585"/>
    <w:rsid w:val="007B41E9"/>
    <w:rsid w:val="007C34DC"/>
    <w:rsid w:val="007D48FD"/>
    <w:rsid w:val="007D4E1E"/>
    <w:rsid w:val="007D52F5"/>
    <w:rsid w:val="007D5EE9"/>
    <w:rsid w:val="007F6227"/>
    <w:rsid w:val="00802ADD"/>
    <w:rsid w:val="008046F3"/>
    <w:rsid w:val="008066BB"/>
    <w:rsid w:val="00812AB7"/>
    <w:rsid w:val="0081797A"/>
    <w:rsid w:val="00824947"/>
    <w:rsid w:val="0086311B"/>
    <w:rsid w:val="008801B4"/>
    <w:rsid w:val="008846BD"/>
    <w:rsid w:val="008D0085"/>
    <w:rsid w:val="008F7C8F"/>
    <w:rsid w:val="009179C8"/>
    <w:rsid w:val="0092333C"/>
    <w:rsid w:val="00941839"/>
    <w:rsid w:val="0095724F"/>
    <w:rsid w:val="00970832"/>
    <w:rsid w:val="009764AB"/>
    <w:rsid w:val="00990902"/>
    <w:rsid w:val="009A0575"/>
    <w:rsid w:val="009A38C0"/>
    <w:rsid w:val="009B07BB"/>
    <w:rsid w:val="009B2302"/>
    <w:rsid w:val="009C0F97"/>
    <w:rsid w:val="009C3AE4"/>
    <w:rsid w:val="009F6F38"/>
    <w:rsid w:val="00A411AF"/>
    <w:rsid w:val="00A45E32"/>
    <w:rsid w:val="00A55BB1"/>
    <w:rsid w:val="00A63F41"/>
    <w:rsid w:val="00A74AF3"/>
    <w:rsid w:val="00A84C4C"/>
    <w:rsid w:val="00AB623F"/>
    <w:rsid w:val="00AC6566"/>
    <w:rsid w:val="00AC78D1"/>
    <w:rsid w:val="00AE0BC7"/>
    <w:rsid w:val="00AE2F0E"/>
    <w:rsid w:val="00AF50F6"/>
    <w:rsid w:val="00AF54E4"/>
    <w:rsid w:val="00AF5D35"/>
    <w:rsid w:val="00B0598D"/>
    <w:rsid w:val="00B3501E"/>
    <w:rsid w:val="00B367D8"/>
    <w:rsid w:val="00B542F0"/>
    <w:rsid w:val="00B5696E"/>
    <w:rsid w:val="00B6391A"/>
    <w:rsid w:val="00B649A5"/>
    <w:rsid w:val="00B83596"/>
    <w:rsid w:val="00B872B3"/>
    <w:rsid w:val="00B90BAD"/>
    <w:rsid w:val="00B94B89"/>
    <w:rsid w:val="00BA6348"/>
    <w:rsid w:val="00BB5FC8"/>
    <w:rsid w:val="00BC0983"/>
    <w:rsid w:val="00BC2F79"/>
    <w:rsid w:val="00BE01E2"/>
    <w:rsid w:val="00C014DE"/>
    <w:rsid w:val="00C13805"/>
    <w:rsid w:val="00C21731"/>
    <w:rsid w:val="00C31212"/>
    <w:rsid w:val="00C37EB2"/>
    <w:rsid w:val="00C46BCD"/>
    <w:rsid w:val="00C54167"/>
    <w:rsid w:val="00C671D1"/>
    <w:rsid w:val="00C703D6"/>
    <w:rsid w:val="00C7658D"/>
    <w:rsid w:val="00C97174"/>
    <w:rsid w:val="00CB1398"/>
    <w:rsid w:val="00CB22D3"/>
    <w:rsid w:val="00CB66BC"/>
    <w:rsid w:val="00CC045F"/>
    <w:rsid w:val="00CD71BB"/>
    <w:rsid w:val="00CE7C60"/>
    <w:rsid w:val="00CF731F"/>
    <w:rsid w:val="00D10E82"/>
    <w:rsid w:val="00D10F23"/>
    <w:rsid w:val="00D37E3A"/>
    <w:rsid w:val="00D544C1"/>
    <w:rsid w:val="00D57E9A"/>
    <w:rsid w:val="00D61820"/>
    <w:rsid w:val="00D708CA"/>
    <w:rsid w:val="00DD2008"/>
    <w:rsid w:val="00DD24B1"/>
    <w:rsid w:val="00DD3E17"/>
    <w:rsid w:val="00DD555A"/>
    <w:rsid w:val="00DE66CA"/>
    <w:rsid w:val="00E1759F"/>
    <w:rsid w:val="00E24071"/>
    <w:rsid w:val="00E37D1A"/>
    <w:rsid w:val="00E42A7C"/>
    <w:rsid w:val="00E57015"/>
    <w:rsid w:val="00E638ED"/>
    <w:rsid w:val="00E8273E"/>
    <w:rsid w:val="00E95343"/>
    <w:rsid w:val="00EA0047"/>
    <w:rsid w:val="00EE4252"/>
    <w:rsid w:val="00EE463E"/>
    <w:rsid w:val="00EF4088"/>
    <w:rsid w:val="00F03E01"/>
    <w:rsid w:val="00F10F84"/>
    <w:rsid w:val="00F13EDD"/>
    <w:rsid w:val="00F52A6B"/>
    <w:rsid w:val="00F665B4"/>
    <w:rsid w:val="00F85DA7"/>
    <w:rsid w:val="00F9192E"/>
    <w:rsid w:val="00F922DE"/>
    <w:rsid w:val="00FA0820"/>
    <w:rsid w:val="00FA1087"/>
    <w:rsid w:val="00FB2ACA"/>
    <w:rsid w:val="00FD1DA4"/>
    <w:rsid w:val="00FD386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3D8A4"/>
  <w15:docId w15:val="{B5BF434A-D7A2-4491-952F-4BA9BF3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uiPriority w:val="7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uiPriority w:val="7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DD24B1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15707"/>
    <w:rPr>
      <w:sz w:val="16"/>
      <w:szCs w:val="16"/>
    </w:rPr>
  </w:style>
  <w:style w:type="paragraph" w:styleId="Revision">
    <w:name w:val="Revision"/>
    <w:hidden/>
    <w:uiPriority w:val="99"/>
    <w:semiHidden/>
    <w:rsid w:val="007D52F5"/>
    <w:pPr>
      <w:spacing w:before="0" w:after="0"/>
      <w:ind w:left="0" w:firstLine="0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doub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977BB-9C6F-47F6-824B-7041C8807ED7}"/>
</file>

<file path=customXml/itemProps3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3EAF5F-9A40-4779-8058-0975F106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double column.dotm</Template>
  <TotalTime>3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5 Basic</vt:lpstr>
    </vt:vector>
  </TitlesOfParts>
  <Company>Cambridge University Press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5 Basic</dc:title>
  <dc:subject>Level 1</dc:subject>
  <dc:creator>Mark Benn</dc:creator>
  <cp:keywords/>
  <dc:description/>
  <cp:lastModifiedBy>Liz Nelson</cp:lastModifiedBy>
  <cp:revision>2</cp:revision>
  <dcterms:created xsi:type="dcterms:W3CDTF">2021-09-16T09:15:00Z</dcterms:created>
  <dcterms:modified xsi:type="dcterms:W3CDTF">2021-09-16T09:15:00Z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